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3DC" w:rsidRPr="00BC2665" w:rsidRDefault="00CC03DC" w:rsidP="003452D1">
      <w:pPr>
        <w:pStyle w:val="10"/>
        <w:spacing w:before="0" w:after="0"/>
        <w:contextualSpacing/>
        <w:jc w:val="right"/>
        <w:rPr>
          <w:kern w:val="0"/>
          <w:sz w:val="28"/>
          <w:szCs w:val="28"/>
          <w:lang w:eastAsia="en-US"/>
        </w:rPr>
      </w:pPr>
      <w:bookmarkStart w:id="0" w:name="_Toc40198564"/>
      <w:bookmarkStart w:id="1" w:name="_Toc42527159"/>
      <w:r w:rsidRPr="00BC2665">
        <w:rPr>
          <w:kern w:val="0"/>
          <w:sz w:val="28"/>
          <w:szCs w:val="28"/>
          <w:lang w:eastAsia="en-US"/>
        </w:rPr>
        <w:t>Приложени</w:t>
      </w:r>
      <w:r w:rsidR="00A833BF" w:rsidRPr="00BC2665">
        <w:rPr>
          <w:kern w:val="0"/>
          <w:sz w:val="28"/>
          <w:szCs w:val="28"/>
          <w:lang w:eastAsia="en-US"/>
        </w:rPr>
        <w:t>е</w:t>
      </w:r>
      <w:bookmarkEnd w:id="0"/>
      <w:r w:rsidR="00A833BF" w:rsidRPr="00BC2665">
        <w:rPr>
          <w:kern w:val="0"/>
          <w:sz w:val="28"/>
          <w:szCs w:val="28"/>
          <w:lang w:eastAsia="en-US"/>
        </w:rPr>
        <w:t xml:space="preserve"> 1</w:t>
      </w:r>
      <w:bookmarkEnd w:id="1"/>
    </w:p>
    <w:p w:rsidR="00CC03DC" w:rsidRPr="00BC2665" w:rsidRDefault="00CC03DC" w:rsidP="00CC03DC">
      <w:pPr>
        <w:ind w:right="-2"/>
        <w:rPr>
          <w:lang w:eastAsia="en-US"/>
        </w:rPr>
      </w:pPr>
    </w:p>
    <w:p w:rsidR="00A833BF" w:rsidRPr="00BC2665" w:rsidRDefault="00A833BF" w:rsidP="00CC03DC">
      <w:pPr>
        <w:ind w:right="-2"/>
        <w:rPr>
          <w:lang w:eastAsia="en-US"/>
        </w:rPr>
      </w:pPr>
    </w:p>
    <w:p w:rsidR="00CC03DC" w:rsidRPr="00BC2665" w:rsidRDefault="00CC03DC" w:rsidP="00A833BF">
      <w:pPr>
        <w:pStyle w:val="20"/>
        <w:spacing w:before="0" w:after="0"/>
        <w:ind w:right="-2"/>
        <w:jc w:val="center"/>
        <w:rPr>
          <w:rFonts w:ascii="Times New Roman" w:eastAsia="Calibri" w:hAnsi="Times New Roman"/>
          <w:i w:val="0"/>
        </w:rPr>
      </w:pPr>
      <w:bookmarkStart w:id="2" w:name="_Toc40198565"/>
      <w:bookmarkStart w:id="3" w:name="_Toc42527160"/>
      <w:r w:rsidRPr="00BC2665">
        <w:rPr>
          <w:rFonts w:ascii="Times New Roman" w:eastAsia="Calibri" w:hAnsi="Times New Roman"/>
          <w:i w:val="0"/>
        </w:rPr>
        <w:t>Приглашение к участию в закупке способом сравнение цен.</w:t>
      </w:r>
      <w:bookmarkEnd w:id="2"/>
      <w:bookmarkEnd w:id="3"/>
    </w:p>
    <w:p w:rsidR="00803313" w:rsidRPr="00BC2665" w:rsidRDefault="0093344F" w:rsidP="00803313">
      <w:pPr>
        <w:tabs>
          <w:tab w:val="left" w:pos="142"/>
          <w:tab w:val="center" w:pos="1134"/>
        </w:tabs>
        <w:outlineLvl w:val="0"/>
        <w:rPr>
          <w:sz w:val="28"/>
          <w:szCs w:val="28"/>
        </w:rPr>
      </w:pPr>
      <w:r>
        <w:rPr>
          <w:sz w:val="28"/>
          <w:szCs w:val="28"/>
        </w:rPr>
        <w:t>№ НМ/19/11</w:t>
      </w:r>
    </w:p>
    <w:p w:rsidR="00803313" w:rsidRPr="00BC2665" w:rsidRDefault="0093344F" w:rsidP="00500668">
      <w:pPr>
        <w:tabs>
          <w:tab w:val="left" w:pos="142"/>
          <w:tab w:val="center" w:pos="1134"/>
        </w:tabs>
      </w:pPr>
      <w:r>
        <w:t>От « 13 » июля 2026</w:t>
      </w:r>
      <w:r w:rsidR="0053378B" w:rsidRPr="00BC2665">
        <w:t xml:space="preserve"> года</w:t>
      </w:r>
    </w:p>
    <w:p w:rsidR="0053378B" w:rsidRPr="00BC2665" w:rsidRDefault="0053378B" w:rsidP="00500668">
      <w:pPr>
        <w:tabs>
          <w:tab w:val="left" w:pos="142"/>
          <w:tab w:val="center" w:pos="1134"/>
        </w:tabs>
      </w:pPr>
    </w:p>
    <w:p w:rsidR="001A3FAB" w:rsidRPr="00753294" w:rsidRDefault="00803313" w:rsidP="00753294">
      <w:pPr>
        <w:pStyle w:val="afffb"/>
        <w:ind w:firstLine="709"/>
        <w:jc w:val="both"/>
        <w:rPr>
          <w:rFonts w:ascii="Times New Roman" w:hAnsi="Times New Roman" w:cs="Times New Roman"/>
          <w:b/>
        </w:rPr>
      </w:pPr>
      <w:r w:rsidRPr="00753294">
        <w:rPr>
          <w:rFonts w:ascii="Times New Roman" w:hAnsi="Times New Roman" w:cs="Times New Roman"/>
        </w:rPr>
        <w:t>Публичное акционерное общество «</w:t>
      </w:r>
      <w:r w:rsidRPr="00753294">
        <w:rPr>
          <w:rFonts w:ascii="Times New Roman" w:hAnsi="Times New Roman" w:cs="Times New Roman"/>
          <w:color w:val="262626"/>
        </w:rPr>
        <w:t>Россети Московский регион</w:t>
      </w:r>
      <w:r w:rsidRPr="00753294">
        <w:rPr>
          <w:rFonts w:ascii="Times New Roman" w:hAnsi="Times New Roman" w:cs="Times New Roman"/>
        </w:rPr>
        <w:t xml:space="preserve">» (далее - «Россети Московский регион», Заказчик), являющееся также Организатором закупки, настоящим </w:t>
      </w:r>
      <w:r w:rsidR="003075CA" w:rsidRPr="00753294">
        <w:rPr>
          <w:rFonts w:ascii="Times New Roman" w:hAnsi="Times New Roman" w:cs="Times New Roman"/>
        </w:rPr>
        <w:t xml:space="preserve">уведомляет о проведении закупки, проводимой способом «сравнение цен» (далее -  Закупка) и приглашает </w:t>
      </w:r>
      <w:r w:rsidRPr="00753294">
        <w:rPr>
          <w:rFonts w:ascii="Times New Roman" w:hAnsi="Times New Roman" w:cs="Times New Roman"/>
        </w:rPr>
        <w:t xml:space="preserve">юридических лиц, физических лиц, в том числе индивидуальных предпринимателей </w:t>
      </w:r>
      <w:r w:rsidR="003075CA" w:rsidRPr="00753294">
        <w:rPr>
          <w:rFonts w:ascii="Times New Roman" w:hAnsi="Times New Roman" w:cs="Times New Roman"/>
          <w:spacing w:val="-2"/>
        </w:rPr>
        <w:t xml:space="preserve">принять участие в процедуре Закупки с целью определения наилучшей заявки и заключения договора </w:t>
      </w:r>
      <w:r w:rsidR="00753294" w:rsidRPr="00753294">
        <w:rPr>
          <w:rFonts w:ascii="Times New Roman" w:hAnsi="Times New Roman" w:cs="Times New Roman"/>
          <w:b/>
          <w:spacing w:val="-2"/>
        </w:rPr>
        <w:t>на оказание услуги по техническому обслуживанию систем тревожной сигнализации, установленных на объектах филиала ПАО «Россети Московский регион» - Новая Москва</w:t>
      </w:r>
      <w:r w:rsidR="00753294">
        <w:rPr>
          <w:rFonts w:ascii="Times New Roman" w:hAnsi="Times New Roman" w:cs="Times New Roman"/>
          <w:b/>
        </w:rPr>
        <w:t xml:space="preserve">, </w:t>
      </w:r>
      <w:r w:rsidR="003075CA" w:rsidRPr="00753294">
        <w:rPr>
          <w:rFonts w:ascii="Times New Roman" w:hAnsi="Times New Roman" w:cs="Times New Roman"/>
          <w:spacing w:val="-2"/>
        </w:rPr>
        <w:t>с лицом её подавшим.</w:t>
      </w:r>
      <w:bookmarkStart w:id="4" w:name="_Ref119427085"/>
    </w:p>
    <w:p w:rsidR="00803313" w:rsidRPr="00BC2665" w:rsidRDefault="00803313" w:rsidP="00753294">
      <w:pPr>
        <w:tabs>
          <w:tab w:val="left" w:pos="142"/>
          <w:tab w:val="left" w:pos="851"/>
          <w:tab w:val="center" w:pos="1134"/>
        </w:tabs>
        <w:ind w:firstLine="709"/>
        <w:jc w:val="both"/>
      </w:pPr>
      <w:r w:rsidRPr="00BC2665">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00B354BE" w:rsidRPr="00BC2665">
        <w:rPr>
          <w:bCs/>
        </w:rPr>
        <w:t xml:space="preserve">Единого стандарта закупок Публичного акционерного общества «Федеральная сетевая компания - Россети» </w:t>
      </w:r>
      <w:r w:rsidRPr="00BC2665">
        <w:t>(далее - Стандарт, Положение о закупке), утвержденного решением Совета Директоров ПАО «</w:t>
      </w:r>
      <w:r w:rsidR="00500668" w:rsidRPr="00BC2665">
        <w:rPr>
          <w:rFonts w:cs="Segoe UI"/>
        </w:rPr>
        <w:t>Россети Московский регион</w:t>
      </w:r>
      <w:r w:rsidRPr="00BC2665">
        <w:t xml:space="preserve">» (протокол от </w:t>
      </w:r>
      <w:r w:rsidR="000B5B88" w:rsidRPr="00BC2665">
        <w:t xml:space="preserve">03.02.2023 </w:t>
      </w:r>
      <w:r w:rsidRPr="00BC2665">
        <w:t>№</w:t>
      </w:r>
      <w:r w:rsidR="000B5B88" w:rsidRPr="00BC2665">
        <w:t>536</w:t>
      </w:r>
      <w:r w:rsidRPr="00BC2665">
        <w:t>).</w:t>
      </w:r>
    </w:p>
    <w:p w:rsidR="00231022" w:rsidRPr="00BC2665" w:rsidRDefault="00231022" w:rsidP="00753294">
      <w:pPr>
        <w:tabs>
          <w:tab w:val="left" w:pos="142"/>
          <w:tab w:val="left" w:pos="851"/>
          <w:tab w:val="center" w:pos="1134"/>
        </w:tabs>
        <w:ind w:firstLine="709"/>
        <w:jc w:val="both"/>
      </w:pPr>
      <w:r w:rsidRPr="00BC2665">
        <w:t>Потенциальный участник/</w:t>
      </w:r>
      <w:r w:rsidR="00C709BD" w:rsidRPr="00BC2665">
        <w:t>у</w:t>
      </w:r>
      <w:r w:rsidRPr="00BC2665">
        <w:t xml:space="preserve">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r w:rsidR="00C709BD" w:rsidRPr="00BC2665">
        <w:t>Потенциальный участник/у</w:t>
      </w:r>
      <w:r w:rsidRPr="00BC2665">
        <w:t>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803313" w:rsidRPr="00BC2665" w:rsidRDefault="00803313" w:rsidP="00753294">
      <w:pPr>
        <w:tabs>
          <w:tab w:val="left" w:pos="142"/>
          <w:tab w:val="left" w:pos="851"/>
          <w:tab w:val="center" w:pos="1134"/>
        </w:tabs>
        <w:ind w:firstLine="709"/>
        <w:jc w:val="both"/>
      </w:pPr>
      <w:r w:rsidRPr="00BC2665">
        <w:t>Закупка способом сравнение цен относится к неконкурентным способам закупок.</w:t>
      </w:r>
    </w:p>
    <w:p w:rsidR="00803313" w:rsidRPr="00BC2665" w:rsidRDefault="00803313" w:rsidP="00753294">
      <w:pPr>
        <w:tabs>
          <w:tab w:val="left" w:pos="142"/>
          <w:tab w:val="left" w:pos="851"/>
          <w:tab w:val="center" w:pos="1134"/>
        </w:tabs>
        <w:ind w:firstLine="709"/>
        <w:jc w:val="both"/>
      </w:pPr>
      <w:r w:rsidRPr="00BC2665">
        <w:t xml:space="preserve">В соответствии с частью 15 статьи 4 Закона 223-ФЗ </w:t>
      </w:r>
      <w:r w:rsidR="00A52765" w:rsidRPr="00BC2665">
        <w:t>З</w:t>
      </w:r>
      <w:r w:rsidRPr="00BC2665">
        <w:t>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803313" w:rsidRPr="00BC2665" w:rsidRDefault="00803313" w:rsidP="00753294">
      <w:pPr>
        <w:tabs>
          <w:tab w:val="left" w:pos="142"/>
          <w:tab w:val="left" w:pos="851"/>
          <w:tab w:val="center" w:pos="1134"/>
        </w:tabs>
        <w:ind w:firstLine="709"/>
        <w:jc w:val="both"/>
      </w:pPr>
      <w:r w:rsidRPr="00BC2665">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bookmarkEnd w:id="4"/>
    <w:p w:rsidR="00803313" w:rsidRPr="00BC2665" w:rsidRDefault="00803313" w:rsidP="00753294">
      <w:pPr>
        <w:tabs>
          <w:tab w:val="left" w:pos="142"/>
          <w:tab w:val="left" w:pos="851"/>
          <w:tab w:val="center" w:pos="1134"/>
        </w:tabs>
        <w:ind w:firstLine="709"/>
        <w:jc w:val="both"/>
        <w:rPr>
          <w:b/>
          <w:i/>
          <w:spacing w:val="-2"/>
        </w:rPr>
      </w:pPr>
    </w:p>
    <w:p w:rsidR="00803313" w:rsidRPr="00BC2665" w:rsidRDefault="00803313" w:rsidP="00753294">
      <w:pPr>
        <w:pStyle w:val="affc"/>
        <w:numPr>
          <w:ilvl w:val="0"/>
          <w:numId w:val="7"/>
        </w:numPr>
        <w:tabs>
          <w:tab w:val="left" w:pos="142"/>
          <w:tab w:val="center" w:pos="1134"/>
        </w:tabs>
        <w:spacing w:before="0" w:after="0"/>
        <w:ind w:left="0" w:firstLine="709"/>
        <w:jc w:val="left"/>
        <w:rPr>
          <w:rFonts w:ascii="Times New Roman" w:hAnsi="Times New Roman"/>
          <w:sz w:val="24"/>
          <w:szCs w:val="24"/>
        </w:rPr>
      </w:pPr>
      <w:r w:rsidRPr="00BC2665">
        <w:rPr>
          <w:rFonts w:ascii="Times New Roman" w:hAnsi="Times New Roman"/>
          <w:sz w:val="24"/>
          <w:szCs w:val="24"/>
        </w:rPr>
        <w:t>ИНФОРМАЦИЯ О ЗАКУПКЕ</w:t>
      </w:r>
    </w:p>
    <w:p w:rsidR="00803313" w:rsidRPr="00BC2665" w:rsidRDefault="00FC5F8E" w:rsidP="00753294">
      <w:pPr>
        <w:keepNext/>
        <w:numPr>
          <w:ilvl w:val="1"/>
          <w:numId w:val="7"/>
        </w:numPr>
        <w:tabs>
          <w:tab w:val="left" w:pos="142"/>
          <w:tab w:val="center" w:pos="1134"/>
        </w:tabs>
        <w:ind w:left="0" w:firstLine="709"/>
        <w:jc w:val="both"/>
        <w:outlineLvl w:val="1"/>
        <w:rPr>
          <w:b/>
          <w:snapToGrid w:val="0"/>
        </w:rPr>
      </w:pPr>
      <w:r w:rsidRPr="00BC2665">
        <w:rPr>
          <w:b/>
          <w:snapToGrid w:val="0"/>
        </w:rPr>
        <w:t>Общая  информация о</w:t>
      </w:r>
      <w:r w:rsidR="00803313" w:rsidRPr="00BC2665">
        <w:rPr>
          <w:b/>
          <w:snapToGrid w:val="0"/>
        </w:rPr>
        <w:t xml:space="preserve"> закупк</w:t>
      </w:r>
      <w:r w:rsidRPr="00BC2665">
        <w:rPr>
          <w:b/>
          <w:snapToGrid w:val="0"/>
        </w:rPr>
        <w:t>е</w:t>
      </w:r>
    </w:p>
    <w:p w:rsidR="000817AE" w:rsidRDefault="00803313" w:rsidP="00753294">
      <w:pPr>
        <w:tabs>
          <w:tab w:val="left" w:pos="142"/>
          <w:tab w:val="center" w:pos="1134"/>
        </w:tabs>
        <w:ind w:firstLine="709"/>
        <w:jc w:val="both"/>
      </w:pPr>
      <w:r w:rsidRPr="00BC2665">
        <w:rPr>
          <w:bCs/>
        </w:rPr>
        <w:t>Закупка способом сравнение цен</w:t>
      </w:r>
      <w:r w:rsidRPr="00BC2665">
        <w:t xml:space="preserve"> проводится</w:t>
      </w:r>
      <w:r w:rsidR="00FC5F8E" w:rsidRPr="00BC2665">
        <w:t>:</w:t>
      </w:r>
      <w:r w:rsidRPr="00BC2665">
        <w:t xml:space="preserve"> </w:t>
      </w:r>
      <w:r w:rsidR="000817AE">
        <w:t>в электронной форме.</w:t>
      </w:r>
    </w:p>
    <w:p w:rsidR="00FC5F8E" w:rsidRPr="00BC2665" w:rsidRDefault="00FC5F8E" w:rsidP="00753294">
      <w:pPr>
        <w:tabs>
          <w:tab w:val="left" w:pos="142"/>
          <w:tab w:val="center" w:pos="1134"/>
        </w:tabs>
        <w:ind w:firstLine="709"/>
        <w:jc w:val="both"/>
        <w:rPr>
          <w:i/>
        </w:rPr>
      </w:pPr>
      <w:r w:rsidRPr="00BC2665">
        <w:t xml:space="preserve">Ограничение участия только субъектом малого и среднего предпринимательства: </w:t>
      </w:r>
      <w:r w:rsidR="000817AE">
        <w:rPr>
          <w:bCs/>
        </w:rPr>
        <w:t>установлено.</w:t>
      </w:r>
    </w:p>
    <w:p w:rsidR="00FC5F8E" w:rsidRPr="00BC2665" w:rsidRDefault="00FC5F8E" w:rsidP="00753294">
      <w:pPr>
        <w:tabs>
          <w:tab w:val="left" w:pos="142"/>
          <w:tab w:val="center" w:pos="1134"/>
        </w:tabs>
        <w:ind w:firstLine="709"/>
        <w:jc w:val="both"/>
        <w:rPr>
          <w:i/>
        </w:rPr>
      </w:pPr>
      <w:r w:rsidRPr="00BC2665">
        <w:t xml:space="preserve">Опубликовано на электронной торговой площадке: </w:t>
      </w:r>
      <w:hyperlink r:id="rId8" w:history="1">
        <w:r w:rsidR="000817AE" w:rsidRPr="000817AE">
          <w:t>https://www. tender.lot-online.ru /</w:t>
        </w:r>
      </w:hyperlink>
      <w:r w:rsidRPr="00BC2665">
        <w:rPr>
          <w:i/>
        </w:rPr>
        <w:t>.</w:t>
      </w:r>
    </w:p>
    <w:p w:rsidR="00803313" w:rsidRPr="00BC2665" w:rsidRDefault="00803313" w:rsidP="00753294">
      <w:pPr>
        <w:keepNext/>
        <w:numPr>
          <w:ilvl w:val="1"/>
          <w:numId w:val="7"/>
        </w:numPr>
        <w:tabs>
          <w:tab w:val="left" w:pos="142"/>
          <w:tab w:val="center" w:pos="1134"/>
        </w:tabs>
        <w:ind w:left="0" w:firstLine="709"/>
        <w:jc w:val="both"/>
        <w:outlineLvl w:val="1"/>
        <w:rPr>
          <w:b/>
          <w:snapToGrid w:val="0"/>
        </w:rPr>
      </w:pPr>
      <w:r w:rsidRPr="00BC2665">
        <w:rPr>
          <w:b/>
          <w:snapToGrid w:val="0"/>
        </w:rPr>
        <w:t>Наименование, место нахождения, почтовый адрес, адрес электронной почты, номер контактного телефона Заказчика</w:t>
      </w:r>
    </w:p>
    <w:p w:rsidR="00803313" w:rsidRPr="00BC2665" w:rsidRDefault="00803313" w:rsidP="00753294">
      <w:pPr>
        <w:tabs>
          <w:tab w:val="left" w:pos="142"/>
          <w:tab w:val="center" w:pos="1134"/>
        </w:tabs>
        <w:ind w:firstLine="709"/>
        <w:jc w:val="both"/>
      </w:pPr>
      <w:r w:rsidRPr="00BC2665">
        <w:t>Наименование Заказчика: ПАО «</w:t>
      </w:r>
      <w:r w:rsidRPr="00BC2665">
        <w:rPr>
          <w:rFonts w:cs="Segoe UI"/>
          <w:color w:val="262626"/>
        </w:rPr>
        <w:t>Россети Московский регион</w:t>
      </w:r>
      <w:r w:rsidRPr="00BC2665">
        <w:t>»</w:t>
      </w:r>
    </w:p>
    <w:p w:rsidR="000817AE" w:rsidRDefault="00803313" w:rsidP="00753294">
      <w:pPr>
        <w:tabs>
          <w:tab w:val="left" w:pos="142"/>
          <w:tab w:val="center" w:pos="1134"/>
        </w:tabs>
        <w:ind w:firstLine="709"/>
        <w:jc w:val="both"/>
      </w:pPr>
      <w:r w:rsidRPr="00BC2665">
        <w:t>Место нахождения и почтовый адрес Заказчика (Организатора</w:t>
      </w:r>
      <w:r w:rsidR="000817AE">
        <w:rPr>
          <w:color w:val="000000"/>
        </w:rPr>
        <w:t>142150, г. Москва, п. п/х Минзаг, ул. Солнечная, д.15</w:t>
      </w:r>
    </w:p>
    <w:p w:rsidR="000817AE" w:rsidRPr="0085582E" w:rsidRDefault="000817AE" w:rsidP="00753294">
      <w:pPr>
        <w:ind w:firstLine="709"/>
        <w:rPr>
          <w:color w:val="000000"/>
        </w:rPr>
      </w:pPr>
      <w:r w:rsidRPr="000817AE">
        <w:rPr>
          <w:lang w:val="en-US"/>
        </w:rPr>
        <w:t>E</w:t>
      </w:r>
      <w:r w:rsidRPr="0085582E">
        <w:t>-</w:t>
      </w:r>
      <w:r w:rsidRPr="000817AE">
        <w:rPr>
          <w:lang w:val="en-US"/>
        </w:rPr>
        <w:t>mail</w:t>
      </w:r>
      <w:r w:rsidRPr="0085582E">
        <w:t xml:space="preserve">: </w:t>
      </w:r>
      <w:hyperlink r:id="rId9" w:history="1">
        <w:r w:rsidRPr="000817AE">
          <w:rPr>
            <w:lang w:val="en-US"/>
          </w:rPr>
          <w:t>Nmos</w:t>
        </w:r>
        <w:r w:rsidRPr="0085582E">
          <w:t>@</w:t>
        </w:r>
        <w:r w:rsidRPr="000817AE">
          <w:rPr>
            <w:lang w:val="en-US"/>
          </w:rPr>
          <w:t>rossetimr</w:t>
        </w:r>
        <w:r w:rsidRPr="0085582E">
          <w:t>.</w:t>
        </w:r>
        <w:r w:rsidRPr="000817AE">
          <w:rPr>
            <w:lang w:val="en-US"/>
          </w:rPr>
          <w:t>ru</w:t>
        </w:r>
      </w:hyperlink>
    </w:p>
    <w:p w:rsidR="00803313" w:rsidRPr="0085582E" w:rsidRDefault="00803313" w:rsidP="00753294">
      <w:pPr>
        <w:tabs>
          <w:tab w:val="left" w:pos="142"/>
          <w:tab w:val="center" w:pos="1134"/>
        </w:tabs>
        <w:ind w:firstLine="709"/>
        <w:jc w:val="both"/>
      </w:pPr>
      <w:r w:rsidRPr="00BC2665">
        <w:t>Тел</w:t>
      </w:r>
      <w:r w:rsidRPr="0085582E">
        <w:t xml:space="preserve">.: </w:t>
      </w:r>
      <w:r w:rsidRPr="0085582E">
        <w:rPr>
          <w:color w:val="000000"/>
        </w:rPr>
        <w:t>(495) 662-40-70</w:t>
      </w:r>
    </w:p>
    <w:p w:rsidR="000817AE" w:rsidRPr="00753294" w:rsidRDefault="000817AE" w:rsidP="00753294">
      <w:pPr>
        <w:tabs>
          <w:tab w:val="left" w:pos="142"/>
          <w:tab w:val="left" w:pos="851"/>
          <w:tab w:val="center" w:pos="1134"/>
        </w:tabs>
        <w:ind w:firstLine="709"/>
        <w:jc w:val="both"/>
        <w:rPr>
          <w:highlight w:val="green"/>
        </w:rPr>
      </w:pPr>
      <w:r w:rsidRPr="000817AE">
        <w:t xml:space="preserve">Контактное лицо Заказчика: </w:t>
      </w:r>
      <w:r w:rsidR="00753294" w:rsidRPr="00753294">
        <w:t>Шевченко Игорь Александрович</w:t>
      </w:r>
    </w:p>
    <w:p w:rsidR="000817AE" w:rsidRDefault="00753294" w:rsidP="00753294">
      <w:pPr>
        <w:tabs>
          <w:tab w:val="left" w:pos="142"/>
          <w:tab w:val="center" w:pos="1134"/>
        </w:tabs>
        <w:ind w:firstLine="709"/>
        <w:jc w:val="both"/>
        <w:rPr>
          <w:lang w:val="en-US"/>
        </w:rPr>
      </w:pPr>
      <w:r>
        <w:lastRenderedPageBreak/>
        <w:t>О</w:t>
      </w:r>
      <w:r w:rsidR="000817AE" w:rsidRPr="000817AE">
        <w:rPr>
          <w:lang w:val="en-US"/>
        </w:rPr>
        <w:t xml:space="preserve">E-mail: </w:t>
      </w:r>
      <w:hyperlink r:id="rId10" w:history="1">
        <w:r w:rsidR="00063535" w:rsidRPr="00D470B9">
          <w:rPr>
            <w:rStyle w:val="aa"/>
            <w:lang w:val="en-US"/>
          </w:rPr>
          <w:t>ShevchenkoIA@rossetimr.ru</w:t>
        </w:r>
      </w:hyperlink>
    </w:p>
    <w:p w:rsidR="0012762E" w:rsidRDefault="0012762E" w:rsidP="00753294">
      <w:pPr>
        <w:tabs>
          <w:tab w:val="left" w:pos="142"/>
          <w:tab w:val="center" w:pos="1134"/>
        </w:tabs>
        <w:ind w:firstLine="709"/>
        <w:jc w:val="both"/>
        <w:rPr>
          <w:i/>
          <w:highlight w:val="green"/>
          <w:lang w:val="en-US"/>
        </w:rPr>
      </w:pPr>
      <w:r>
        <w:t>Тел</w:t>
      </w:r>
      <w:r>
        <w:rPr>
          <w:lang w:val="en-US"/>
        </w:rPr>
        <w:t xml:space="preserve">.: </w:t>
      </w:r>
      <w:r w:rsidRPr="00753294">
        <w:rPr>
          <w:lang w:val="en-US"/>
        </w:rPr>
        <w:t xml:space="preserve">(495) </w:t>
      </w:r>
      <w:r w:rsidR="00753294" w:rsidRPr="00753294">
        <w:rPr>
          <w:lang w:val="en-US"/>
        </w:rPr>
        <w:t>841-78-34</w:t>
      </w:r>
    </w:p>
    <w:p w:rsidR="00803313" w:rsidRPr="00906B68" w:rsidRDefault="00803313" w:rsidP="00753294">
      <w:pPr>
        <w:keepNext/>
        <w:numPr>
          <w:ilvl w:val="1"/>
          <w:numId w:val="7"/>
        </w:numPr>
        <w:tabs>
          <w:tab w:val="left" w:pos="142"/>
          <w:tab w:val="center" w:pos="1134"/>
        </w:tabs>
        <w:ind w:left="0" w:firstLine="709"/>
        <w:jc w:val="both"/>
        <w:outlineLvl w:val="1"/>
        <w:rPr>
          <w:b/>
          <w:snapToGrid w:val="0"/>
          <w:sz w:val="26"/>
          <w:szCs w:val="26"/>
        </w:rPr>
      </w:pPr>
      <w:r w:rsidRPr="00906B68">
        <w:rPr>
          <w:b/>
          <w:snapToGrid w:val="0"/>
          <w:sz w:val="26"/>
          <w:szCs w:val="26"/>
        </w:rPr>
        <w:t xml:space="preserve">Предмет договора с указанием </w:t>
      </w:r>
      <w:r w:rsidR="00335207" w:rsidRPr="00906B68">
        <w:rPr>
          <w:b/>
          <w:snapToGrid w:val="0"/>
          <w:sz w:val="26"/>
          <w:szCs w:val="26"/>
        </w:rPr>
        <w:t xml:space="preserve">места и </w:t>
      </w:r>
      <w:r w:rsidRPr="00906B68">
        <w:rPr>
          <w:b/>
          <w:snapToGrid w:val="0"/>
          <w:sz w:val="26"/>
          <w:szCs w:val="26"/>
        </w:rPr>
        <w:t>количества поставляемого товара, объема выполняемой работы, оказываемой услуги</w:t>
      </w:r>
      <w:r w:rsidR="00753294">
        <w:rPr>
          <w:b/>
          <w:snapToGrid w:val="0"/>
          <w:sz w:val="26"/>
          <w:szCs w:val="26"/>
        </w:rPr>
        <w:t>.</w:t>
      </w:r>
    </w:p>
    <w:p w:rsidR="00906B68" w:rsidRPr="00906B68" w:rsidRDefault="00753294" w:rsidP="00753294">
      <w:pPr>
        <w:pStyle w:val="afffb"/>
        <w:ind w:firstLine="709"/>
        <w:jc w:val="both"/>
        <w:rPr>
          <w:rFonts w:ascii="Times New Roman" w:hAnsi="Times New Roman" w:cs="Times New Roman"/>
          <w:b/>
          <w:i/>
          <w:sz w:val="26"/>
          <w:szCs w:val="26"/>
        </w:rPr>
      </w:pPr>
      <w:r w:rsidRPr="00753294">
        <w:rPr>
          <w:rFonts w:ascii="Times New Roman" w:hAnsi="Times New Roman" w:cs="Times New Roman"/>
          <w:spacing w:val="-2"/>
        </w:rPr>
        <w:t>Оказание услуги по техническому обслуживанию систем тревожной сигнализации, установленных на объектах филиала ПАО «Россети Московский регион» - Новая Москва</w:t>
      </w:r>
      <w:r>
        <w:rPr>
          <w:rFonts w:ascii="Times New Roman" w:hAnsi="Times New Roman" w:cs="Times New Roman"/>
          <w:spacing w:val="-2"/>
        </w:rPr>
        <w:t>.</w:t>
      </w:r>
    </w:p>
    <w:p w:rsidR="00803313" w:rsidRDefault="00803313" w:rsidP="00753294">
      <w:pPr>
        <w:tabs>
          <w:tab w:val="left" w:pos="142"/>
          <w:tab w:val="left" w:pos="851"/>
          <w:tab w:val="center" w:pos="1134"/>
        </w:tabs>
        <w:ind w:firstLine="709"/>
        <w:jc w:val="both"/>
      </w:pPr>
      <w:r w:rsidRPr="00BC2665">
        <w:t xml:space="preserve">Более подробная информация о </w:t>
      </w:r>
      <w:r w:rsidR="000B5EFB" w:rsidRPr="00BC2665">
        <w:t xml:space="preserve">месте и </w:t>
      </w:r>
      <w:r w:rsidRPr="00BC2665">
        <w:t xml:space="preserve">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BC2665">
        <w:rPr>
          <w:color w:val="000000"/>
        </w:rPr>
        <w:t>указана в Приложении № 1</w:t>
      </w:r>
      <w:r w:rsidR="005579AF" w:rsidRPr="00BC2665">
        <w:rPr>
          <w:color w:val="000000"/>
        </w:rPr>
        <w:t xml:space="preserve"> </w:t>
      </w:r>
      <w:r w:rsidRPr="00BC2665">
        <w:rPr>
          <w:color w:val="000000"/>
        </w:rPr>
        <w:t>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BC2665">
        <w:t xml:space="preserve"> неотъемлемой частью настоящего Приглашения.</w:t>
      </w:r>
    </w:p>
    <w:p w:rsidR="00753294" w:rsidRPr="00753294" w:rsidRDefault="00753294" w:rsidP="00753294">
      <w:pPr>
        <w:tabs>
          <w:tab w:val="left" w:pos="142"/>
          <w:tab w:val="left" w:pos="851"/>
          <w:tab w:val="center" w:pos="1134"/>
        </w:tabs>
        <w:ind w:left="720"/>
        <w:jc w:val="both"/>
      </w:pPr>
      <w:r w:rsidRPr="00753294">
        <w:t>Срок оказания услуг: с 01 августа 2026 г. по 31 января 2027 г.</w:t>
      </w:r>
    </w:p>
    <w:p w:rsidR="00803313" w:rsidRPr="00BC2665" w:rsidRDefault="00803313" w:rsidP="00753294">
      <w:pPr>
        <w:keepNext/>
        <w:numPr>
          <w:ilvl w:val="1"/>
          <w:numId w:val="7"/>
        </w:numPr>
        <w:tabs>
          <w:tab w:val="left" w:pos="142"/>
          <w:tab w:val="center" w:pos="1134"/>
        </w:tabs>
        <w:ind w:left="0" w:firstLine="709"/>
        <w:jc w:val="both"/>
        <w:outlineLvl w:val="1"/>
        <w:rPr>
          <w:rFonts w:eastAsia="Calibri"/>
        </w:rPr>
      </w:pPr>
      <w:r w:rsidRPr="00BC2665">
        <w:rPr>
          <w:b/>
          <w:snapToGrid w:val="0"/>
        </w:rPr>
        <w:t>Сведения о начальной (максимальной) цене договора (цена лота)</w:t>
      </w:r>
    </w:p>
    <w:p w:rsidR="00C14B9E" w:rsidRPr="001338D1" w:rsidRDefault="00C14B9E" w:rsidP="00753294">
      <w:pPr>
        <w:ind w:firstLine="709"/>
        <w:jc w:val="both"/>
        <w:rPr>
          <w:b/>
          <w:i/>
        </w:rPr>
      </w:pPr>
      <w:r w:rsidRPr="00BC2665">
        <w:t>Начальная (максимальная) цена Договора (цена лота) с НДС</w:t>
      </w:r>
      <w:r w:rsidR="00974CE5">
        <w:t xml:space="preserve"> (либо НДС не облагается, </w:t>
      </w:r>
      <w:r w:rsidR="00974CE5" w:rsidRPr="00BC2665">
        <w:t>если участник применяет упрощенную систему налогообложения</w:t>
      </w:r>
      <w:r w:rsidR="00974CE5">
        <w:t>)</w:t>
      </w:r>
      <w:r w:rsidRPr="00BC2665">
        <w:t>:</w:t>
      </w:r>
      <w:r w:rsidR="0012762E" w:rsidRPr="0012762E">
        <w:t xml:space="preserve"> </w:t>
      </w:r>
      <w:r w:rsidR="00E64556" w:rsidRPr="00E64556">
        <w:rPr>
          <w:b/>
        </w:rPr>
        <w:t>303 146,</w:t>
      </w:r>
      <w:r w:rsidR="0085582E">
        <w:rPr>
          <w:b/>
        </w:rPr>
        <w:t>90</w:t>
      </w:r>
      <w:r w:rsidR="00F41D50" w:rsidRPr="00E64556">
        <w:rPr>
          <w:b/>
        </w:rPr>
        <w:t xml:space="preserve"> </w:t>
      </w:r>
      <w:r w:rsidR="0012762E">
        <w:t>рублей.</w:t>
      </w:r>
      <w:r w:rsidR="0012762E" w:rsidRPr="0012762E">
        <w:t xml:space="preserve">  </w:t>
      </w:r>
    </w:p>
    <w:p w:rsidR="00974CE5" w:rsidRPr="00BC2665" w:rsidRDefault="00974CE5" w:rsidP="00753294">
      <w:pPr>
        <w:tabs>
          <w:tab w:val="left" w:pos="142"/>
          <w:tab w:val="left" w:pos="851"/>
          <w:tab w:val="center" w:pos="1134"/>
        </w:tabs>
        <w:ind w:firstLine="709"/>
        <w:jc w:val="both"/>
      </w:pPr>
      <w:r>
        <w:t>Сумма</w:t>
      </w:r>
      <w:r w:rsidRPr="00BC2665">
        <w:t xml:space="preserve"> НДС</w:t>
      </w:r>
      <w:r w:rsidR="0085582E">
        <w:t xml:space="preserve"> (22%)</w:t>
      </w:r>
      <w:r>
        <w:t xml:space="preserve"> (либо НДС не облагается, </w:t>
      </w:r>
      <w:r w:rsidRPr="00BC2665">
        <w:t>если участник применяет упрощенную систему налогообложения</w:t>
      </w:r>
      <w:r>
        <w:t>)</w:t>
      </w:r>
      <w:r w:rsidRPr="00BC2665">
        <w:t>:</w:t>
      </w:r>
      <w:r w:rsidR="0012762E" w:rsidRPr="0012762E">
        <w:rPr>
          <w:b/>
          <w:i/>
        </w:rPr>
        <w:t xml:space="preserve"> </w:t>
      </w:r>
      <w:r w:rsidR="00E64556" w:rsidRPr="00E64556">
        <w:rPr>
          <w:b/>
        </w:rPr>
        <w:t>54 665,83</w:t>
      </w:r>
      <w:r w:rsidR="0050549F">
        <w:rPr>
          <w:b/>
          <w:i/>
        </w:rPr>
        <w:t xml:space="preserve"> </w:t>
      </w:r>
      <w:r w:rsidR="0012762E">
        <w:t>рублей.</w:t>
      </w:r>
    </w:p>
    <w:p w:rsidR="00803313" w:rsidRPr="00BC2665" w:rsidRDefault="00803313" w:rsidP="00753294">
      <w:pPr>
        <w:tabs>
          <w:tab w:val="left" w:pos="142"/>
          <w:tab w:val="left" w:pos="851"/>
          <w:tab w:val="center" w:pos="1134"/>
        </w:tabs>
        <w:ind w:firstLine="709"/>
        <w:jc w:val="both"/>
      </w:pPr>
      <w:r w:rsidRPr="00BC2665">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803313" w:rsidRPr="00BC2665" w:rsidRDefault="00803313" w:rsidP="00753294">
      <w:pPr>
        <w:keepNext/>
        <w:numPr>
          <w:ilvl w:val="1"/>
          <w:numId w:val="7"/>
        </w:numPr>
        <w:tabs>
          <w:tab w:val="left" w:pos="142"/>
          <w:tab w:val="center" w:pos="1134"/>
        </w:tabs>
        <w:ind w:left="0" w:firstLine="709"/>
        <w:jc w:val="both"/>
        <w:outlineLvl w:val="1"/>
        <w:rPr>
          <w:b/>
          <w:snapToGrid w:val="0"/>
        </w:rPr>
      </w:pPr>
      <w:r w:rsidRPr="00BC2665">
        <w:rPr>
          <w:b/>
          <w:snapToGrid w:val="0"/>
        </w:rPr>
        <w:t>Порядок</w:t>
      </w:r>
      <w:r w:rsidR="00D23A22" w:rsidRPr="00BC2665">
        <w:rPr>
          <w:b/>
          <w:snapToGrid w:val="0"/>
        </w:rPr>
        <w:t xml:space="preserve"> подачи заявок</w:t>
      </w:r>
      <w:r w:rsidRPr="00BC2665">
        <w:rPr>
          <w:b/>
          <w:snapToGrid w:val="0"/>
        </w:rPr>
        <w:t>, дата начала, дата и время окончания срока подачи заявок на участие в закупке (</w:t>
      </w:r>
      <w:bookmarkStart w:id="5" w:name="_GoBack"/>
      <w:bookmarkEnd w:id="5"/>
      <w:r w:rsidRPr="00BC2665">
        <w:rPr>
          <w:b/>
          <w:snapToGrid w:val="0"/>
        </w:rPr>
        <w:t xml:space="preserve">этапах закупки) </w:t>
      </w:r>
    </w:p>
    <w:p w:rsidR="00803313" w:rsidRPr="00BC2665" w:rsidRDefault="00803313" w:rsidP="00753294">
      <w:pPr>
        <w:pStyle w:val="Default"/>
        <w:numPr>
          <w:ilvl w:val="2"/>
          <w:numId w:val="7"/>
        </w:numPr>
        <w:tabs>
          <w:tab w:val="left" w:pos="142"/>
          <w:tab w:val="center" w:pos="1134"/>
        </w:tabs>
        <w:ind w:left="0" w:firstLine="709"/>
        <w:jc w:val="both"/>
        <w:rPr>
          <w:color w:val="auto"/>
        </w:rPr>
      </w:pPr>
      <w:r w:rsidRPr="00BC2665">
        <w:rPr>
          <w:color w:val="auto"/>
        </w:rPr>
        <w:t>Порядок подачи, изменения и отзыва заявок участников.</w:t>
      </w:r>
    </w:p>
    <w:p w:rsidR="00803313" w:rsidRPr="00BC2665" w:rsidRDefault="00803313" w:rsidP="00753294">
      <w:pPr>
        <w:pStyle w:val="Default"/>
        <w:numPr>
          <w:ilvl w:val="1"/>
          <w:numId w:val="12"/>
        </w:numPr>
        <w:tabs>
          <w:tab w:val="left" w:pos="142"/>
          <w:tab w:val="center" w:pos="1134"/>
        </w:tabs>
        <w:ind w:left="0" w:firstLine="709"/>
        <w:jc w:val="both"/>
        <w:rPr>
          <w:color w:val="auto"/>
        </w:rPr>
      </w:pPr>
      <w:r w:rsidRPr="00BC2665">
        <w:rPr>
          <w:color w:val="auto"/>
        </w:rPr>
        <w:t>при проведении закупки в электронной форме участник закупки подает заявку с использованием функционала и в соответ</w:t>
      </w:r>
      <w:r w:rsidR="00932A54" w:rsidRPr="00BC2665">
        <w:rPr>
          <w:color w:val="auto"/>
        </w:rPr>
        <w:t xml:space="preserve">ствии с Регламентом работы </w:t>
      </w:r>
      <w:r w:rsidRPr="00BC2665">
        <w:rPr>
          <w:color w:val="auto"/>
        </w:rPr>
        <w:t>ЭТП в сроки, установленные настоящим Приглашением;</w:t>
      </w:r>
    </w:p>
    <w:p w:rsidR="00803313" w:rsidRPr="00BC2665" w:rsidRDefault="00803313" w:rsidP="00753294">
      <w:pPr>
        <w:pStyle w:val="Default"/>
        <w:numPr>
          <w:ilvl w:val="1"/>
          <w:numId w:val="12"/>
        </w:numPr>
        <w:tabs>
          <w:tab w:val="left" w:pos="142"/>
          <w:tab w:val="center" w:pos="1134"/>
        </w:tabs>
        <w:ind w:left="0" w:firstLine="709"/>
        <w:jc w:val="both"/>
        <w:rPr>
          <w:color w:val="auto"/>
        </w:rPr>
      </w:pPr>
      <w:r w:rsidRPr="00BC2665">
        <w:rPr>
          <w:color w:val="auto"/>
        </w:rPr>
        <w:t>при проведении закупки в неэлектронной форме участник закупки подает заявку на электронный адрес контактного лица Заказчика, указанного в п. 1.2. настоящего Приглашения;</w:t>
      </w:r>
    </w:p>
    <w:p w:rsidR="00803313" w:rsidRPr="00BC2665" w:rsidRDefault="00803313" w:rsidP="00753294">
      <w:pPr>
        <w:pStyle w:val="Default"/>
        <w:numPr>
          <w:ilvl w:val="0"/>
          <w:numId w:val="12"/>
        </w:numPr>
        <w:tabs>
          <w:tab w:val="left" w:pos="142"/>
          <w:tab w:val="center" w:pos="1134"/>
        </w:tabs>
        <w:ind w:left="0" w:firstLine="709"/>
        <w:jc w:val="both"/>
        <w:rPr>
          <w:color w:val="auto"/>
        </w:rPr>
      </w:pPr>
      <w:r w:rsidRPr="00BC2665">
        <w:rPr>
          <w:color w:val="auto"/>
        </w:rPr>
        <w:t>участник закупки вправе подать только одну заявку;</w:t>
      </w:r>
    </w:p>
    <w:p w:rsidR="00803313" w:rsidRPr="00BC2665" w:rsidRDefault="00803313" w:rsidP="00753294">
      <w:pPr>
        <w:pStyle w:val="Default"/>
        <w:numPr>
          <w:ilvl w:val="0"/>
          <w:numId w:val="12"/>
        </w:numPr>
        <w:tabs>
          <w:tab w:val="left" w:pos="142"/>
          <w:tab w:val="center" w:pos="1134"/>
        </w:tabs>
        <w:ind w:left="0" w:firstLine="709"/>
        <w:jc w:val="both"/>
        <w:rPr>
          <w:color w:val="auto"/>
        </w:rPr>
      </w:pPr>
      <w:r w:rsidRPr="00BC2665">
        <w:rPr>
          <w:color w:val="auto"/>
        </w:rPr>
        <w:t>участник закупки, подавший заявку, вправе изменить или отозвать заявку в любое время до момента окончания срока подачи заявок;</w:t>
      </w:r>
    </w:p>
    <w:p w:rsidR="00803313" w:rsidRPr="00BC2665" w:rsidRDefault="00803313" w:rsidP="00753294">
      <w:pPr>
        <w:pStyle w:val="Default"/>
        <w:numPr>
          <w:ilvl w:val="0"/>
          <w:numId w:val="12"/>
        </w:numPr>
        <w:tabs>
          <w:tab w:val="left" w:pos="142"/>
          <w:tab w:val="center" w:pos="1134"/>
        </w:tabs>
        <w:ind w:left="0" w:firstLine="709"/>
        <w:jc w:val="both"/>
        <w:rPr>
          <w:color w:val="auto"/>
        </w:rPr>
      </w:pPr>
      <w:r w:rsidRPr="00BC2665">
        <w:rPr>
          <w:color w:val="auto"/>
        </w:rPr>
        <w:t>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803313" w:rsidRPr="00BC2665" w:rsidRDefault="00803313" w:rsidP="00753294">
      <w:pPr>
        <w:pStyle w:val="Default"/>
        <w:numPr>
          <w:ilvl w:val="2"/>
          <w:numId w:val="7"/>
        </w:numPr>
        <w:tabs>
          <w:tab w:val="left" w:pos="142"/>
          <w:tab w:val="center" w:pos="1134"/>
        </w:tabs>
        <w:ind w:left="0" w:firstLine="709"/>
        <w:jc w:val="both"/>
      </w:pPr>
      <w:r w:rsidRPr="00BC2665">
        <w:t>Сроки проведения этапов закупки</w:t>
      </w:r>
    </w:p>
    <w:p w:rsidR="005579AF" w:rsidRPr="00BC2665" w:rsidRDefault="00803313" w:rsidP="00753294">
      <w:pPr>
        <w:pStyle w:val="Default"/>
        <w:tabs>
          <w:tab w:val="left" w:pos="142"/>
          <w:tab w:val="center" w:pos="1134"/>
        </w:tabs>
        <w:ind w:firstLine="709"/>
        <w:jc w:val="both"/>
      </w:pPr>
      <w:r w:rsidRPr="00BC2665">
        <w:rPr>
          <w:b/>
        </w:rPr>
        <w:t>Дата начала срока подачи заявок:</w:t>
      </w:r>
      <w:r w:rsidRPr="00BC2665">
        <w:t xml:space="preserve"> </w:t>
      </w:r>
    </w:p>
    <w:p w:rsidR="00DD0413" w:rsidRPr="00FB572A" w:rsidRDefault="00DD0413" w:rsidP="00753294">
      <w:pPr>
        <w:pStyle w:val="Default"/>
        <w:tabs>
          <w:tab w:val="left" w:pos="142"/>
          <w:tab w:val="center" w:pos="1134"/>
        </w:tabs>
        <w:ind w:firstLine="709"/>
        <w:jc w:val="both"/>
      </w:pPr>
      <w:bookmarkStart w:id="6" w:name="_Ref468097559"/>
      <w:r w:rsidRPr="00FB572A">
        <w:rPr>
          <w:i/>
        </w:rPr>
        <w:t>«</w:t>
      </w:r>
      <w:r w:rsidR="00753294">
        <w:rPr>
          <w:i/>
        </w:rPr>
        <w:t>1</w:t>
      </w:r>
      <w:r w:rsidR="0085582E">
        <w:rPr>
          <w:i/>
        </w:rPr>
        <w:t>3</w:t>
      </w:r>
      <w:r w:rsidRPr="00FB572A">
        <w:rPr>
          <w:i/>
        </w:rPr>
        <w:t xml:space="preserve">» </w:t>
      </w:r>
      <w:r w:rsidR="00753294">
        <w:rPr>
          <w:i/>
        </w:rPr>
        <w:t>июля</w:t>
      </w:r>
      <w:r w:rsidR="00336656">
        <w:rPr>
          <w:i/>
        </w:rPr>
        <w:t xml:space="preserve"> 2026</w:t>
      </w:r>
      <w:r w:rsidRPr="00FB572A">
        <w:rPr>
          <w:i/>
        </w:rPr>
        <w:t xml:space="preserve"> года</w:t>
      </w:r>
      <w:r w:rsidRPr="00FB572A">
        <w:t>;</w:t>
      </w:r>
    </w:p>
    <w:p w:rsidR="00DD0413" w:rsidRPr="00FB572A" w:rsidRDefault="00DD0413" w:rsidP="00753294">
      <w:pPr>
        <w:pStyle w:val="Default"/>
        <w:tabs>
          <w:tab w:val="left" w:pos="142"/>
          <w:tab w:val="center" w:pos="1134"/>
        </w:tabs>
        <w:ind w:firstLine="709"/>
        <w:jc w:val="both"/>
      </w:pPr>
      <w:r w:rsidRPr="00FB572A">
        <w:rPr>
          <w:b/>
        </w:rPr>
        <w:t>Дата и время окончания срока, последний день срока подачи заявок</w:t>
      </w:r>
      <w:r w:rsidRPr="00FB572A">
        <w:t>:</w:t>
      </w:r>
    </w:p>
    <w:p w:rsidR="00DD0413" w:rsidRPr="00FB572A" w:rsidRDefault="00DD0413" w:rsidP="00753294">
      <w:pPr>
        <w:pStyle w:val="Default"/>
        <w:tabs>
          <w:tab w:val="left" w:pos="142"/>
          <w:tab w:val="center" w:pos="1134"/>
        </w:tabs>
        <w:ind w:firstLine="709"/>
        <w:jc w:val="both"/>
      </w:pPr>
      <w:r w:rsidRPr="00FB572A">
        <w:rPr>
          <w:i/>
        </w:rPr>
        <w:t>«</w:t>
      </w:r>
      <w:r w:rsidR="00753294">
        <w:rPr>
          <w:i/>
        </w:rPr>
        <w:t>16</w:t>
      </w:r>
      <w:r w:rsidRPr="00FB572A">
        <w:rPr>
          <w:i/>
        </w:rPr>
        <w:t xml:space="preserve">» </w:t>
      </w:r>
      <w:r w:rsidR="00753294">
        <w:rPr>
          <w:i/>
        </w:rPr>
        <w:t>июля</w:t>
      </w:r>
      <w:r w:rsidR="005305DA" w:rsidRPr="00FB572A">
        <w:rPr>
          <w:i/>
        </w:rPr>
        <w:t xml:space="preserve"> </w:t>
      </w:r>
      <w:r w:rsidR="00336656">
        <w:rPr>
          <w:i/>
        </w:rPr>
        <w:t>2026</w:t>
      </w:r>
      <w:r w:rsidR="00753294">
        <w:rPr>
          <w:i/>
        </w:rPr>
        <w:t xml:space="preserve"> года 10</w:t>
      </w:r>
      <w:r w:rsidRPr="00FB572A">
        <w:rPr>
          <w:i/>
        </w:rPr>
        <w:t>:00</w:t>
      </w:r>
      <w:r w:rsidRPr="00FB572A">
        <w:t xml:space="preserve"> (время московское) </w:t>
      </w:r>
    </w:p>
    <w:p w:rsidR="00803313" w:rsidRPr="000F639B" w:rsidRDefault="00964550" w:rsidP="00753294">
      <w:pPr>
        <w:keepNext/>
        <w:numPr>
          <w:ilvl w:val="1"/>
          <w:numId w:val="7"/>
        </w:numPr>
        <w:tabs>
          <w:tab w:val="left" w:pos="142"/>
          <w:tab w:val="center" w:pos="1134"/>
        </w:tabs>
        <w:ind w:left="0" w:firstLine="709"/>
        <w:jc w:val="both"/>
        <w:outlineLvl w:val="1"/>
        <w:rPr>
          <w:b/>
          <w:snapToGrid w:val="0"/>
        </w:rPr>
      </w:pPr>
      <w:r w:rsidRPr="000F639B">
        <w:rPr>
          <w:b/>
        </w:rPr>
        <w:t xml:space="preserve">Применение </w:t>
      </w:r>
      <w:bookmarkEnd w:id="6"/>
      <w:r w:rsidRPr="000F639B">
        <w:rPr>
          <w:b/>
        </w:rPr>
        <w:t>преференций</w:t>
      </w:r>
    </w:p>
    <w:p w:rsidR="00803313" w:rsidRPr="00635424" w:rsidRDefault="00964550" w:rsidP="00753294">
      <w:pPr>
        <w:pStyle w:val="afd"/>
        <w:tabs>
          <w:tab w:val="clear" w:pos="1134"/>
          <w:tab w:val="left" w:pos="851"/>
        </w:tabs>
        <w:spacing w:line="240" w:lineRule="auto"/>
        <w:ind w:left="0" w:firstLine="709"/>
        <w:rPr>
          <w:sz w:val="24"/>
          <w:szCs w:val="24"/>
        </w:rPr>
      </w:pPr>
      <w:bookmarkStart w:id="7" w:name="_Ref30949088"/>
      <w:r w:rsidRPr="000F639B">
        <w:rPr>
          <w:sz w:val="24"/>
          <w:szCs w:val="24"/>
        </w:rPr>
        <w:t>1.6.1. Преференции 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7"/>
    </w:p>
    <w:p w:rsidR="00803313" w:rsidRPr="00BC2665" w:rsidRDefault="00803313" w:rsidP="00753294">
      <w:pPr>
        <w:keepNext/>
        <w:numPr>
          <w:ilvl w:val="1"/>
          <w:numId w:val="7"/>
        </w:numPr>
        <w:tabs>
          <w:tab w:val="left" w:pos="142"/>
          <w:tab w:val="center" w:pos="1134"/>
        </w:tabs>
        <w:ind w:left="0" w:firstLine="709"/>
        <w:jc w:val="both"/>
        <w:outlineLvl w:val="1"/>
        <w:rPr>
          <w:snapToGrid w:val="0"/>
        </w:rPr>
      </w:pPr>
      <w:r w:rsidRPr="00BC2665">
        <w:rPr>
          <w:snapToGrid w:val="0"/>
        </w:rPr>
        <w:t xml:space="preserve">Во всем, что не урегулировано </w:t>
      </w:r>
      <w:r w:rsidRPr="00BC2665">
        <w:t xml:space="preserve">приглашением к участию в закупке способом сравнения цен </w:t>
      </w:r>
      <w:r w:rsidRPr="00BC2665">
        <w:rPr>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803313" w:rsidRPr="00BC2665" w:rsidRDefault="00803313" w:rsidP="00753294">
      <w:pPr>
        <w:tabs>
          <w:tab w:val="left" w:pos="142"/>
          <w:tab w:val="center" w:pos="1134"/>
        </w:tabs>
        <w:ind w:firstLine="709"/>
        <w:jc w:val="both"/>
      </w:pPr>
    </w:p>
    <w:p w:rsidR="00803313" w:rsidRPr="00BC2665" w:rsidRDefault="00803313" w:rsidP="00753294">
      <w:pPr>
        <w:pStyle w:val="affc"/>
        <w:numPr>
          <w:ilvl w:val="0"/>
          <w:numId w:val="7"/>
        </w:numPr>
        <w:tabs>
          <w:tab w:val="left" w:pos="142"/>
          <w:tab w:val="center" w:pos="1134"/>
        </w:tabs>
        <w:spacing w:before="0" w:after="0"/>
        <w:ind w:left="0" w:firstLine="709"/>
        <w:jc w:val="both"/>
        <w:rPr>
          <w:rFonts w:ascii="Times New Roman" w:hAnsi="Times New Roman"/>
          <w:sz w:val="24"/>
          <w:szCs w:val="24"/>
        </w:rPr>
      </w:pPr>
      <w:r w:rsidRPr="00BC2665">
        <w:rPr>
          <w:rFonts w:ascii="Times New Roman" w:hAnsi="Times New Roman"/>
          <w:sz w:val="24"/>
          <w:szCs w:val="24"/>
        </w:rPr>
        <w:lastRenderedPageBreak/>
        <w:t>ТРЕБОВАНИЯ К СВЕДЕНИЯМ И ДОКУМЕНТАМ, ПРЕДСТАВЛЯЕМЫМ В СОСТАВЕ ЗАЯВКИ УЧАСТНИКА ЗАКУПКИ, ТРЕБОВАНИЯ К УЧАСТНИКАМ ЗАКУПКИ, ПОДАЧЕ ЗАЯВКИ</w:t>
      </w:r>
    </w:p>
    <w:p w:rsidR="00803313" w:rsidRPr="00BC2665" w:rsidRDefault="00803313" w:rsidP="00753294">
      <w:pPr>
        <w:keepNext/>
        <w:numPr>
          <w:ilvl w:val="1"/>
          <w:numId w:val="7"/>
        </w:numPr>
        <w:tabs>
          <w:tab w:val="left" w:pos="142"/>
          <w:tab w:val="center" w:pos="1134"/>
        </w:tabs>
        <w:ind w:left="0" w:firstLine="709"/>
        <w:jc w:val="both"/>
        <w:outlineLvl w:val="1"/>
        <w:rPr>
          <w:b/>
          <w:snapToGrid w:val="0"/>
        </w:rPr>
      </w:pPr>
      <w:bookmarkStart w:id="8" w:name="_Toc5718770"/>
      <w:r w:rsidRPr="00BC2665">
        <w:rPr>
          <w:b/>
          <w:snapToGrid w:val="0"/>
        </w:rPr>
        <w:t xml:space="preserve">Требования к оформлению заявки </w:t>
      </w:r>
      <w:bookmarkEnd w:id="8"/>
    </w:p>
    <w:p w:rsidR="00803313" w:rsidRPr="00BC2665" w:rsidRDefault="00803313" w:rsidP="00753294">
      <w:pPr>
        <w:numPr>
          <w:ilvl w:val="2"/>
          <w:numId w:val="7"/>
        </w:numPr>
        <w:tabs>
          <w:tab w:val="left" w:pos="142"/>
          <w:tab w:val="center" w:pos="1134"/>
        </w:tabs>
        <w:ind w:left="0" w:firstLine="709"/>
        <w:jc w:val="both"/>
      </w:pPr>
      <w:bookmarkStart w:id="9" w:name="_Ref166246797"/>
      <w:r w:rsidRPr="00BC2665">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803313" w:rsidRPr="00BC2665" w:rsidRDefault="00803313" w:rsidP="00753294">
      <w:pPr>
        <w:numPr>
          <w:ilvl w:val="2"/>
          <w:numId w:val="7"/>
        </w:numPr>
        <w:tabs>
          <w:tab w:val="left" w:pos="142"/>
          <w:tab w:val="center" w:pos="1134"/>
        </w:tabs>
        <w:ind w:left="0" w:firstLine="709"/>
        <w:jc w:val="both"/>
      </w:pPr>
      <w:r w:rsidRPr="00BC2665">
        <w:t xml:space="preserve">Участник </w:t>
      </w:r>
      <w:r w:rsidRPr="00BC2665">
        <w:rPr>
          <w:bCs/>
        </w:rPr>
        <w:t xml:space="preserve">закупки </w:t>
      </w:r>
      <w:r w:rsidRPr="00BC2665">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00935F3F" w:rsidRPr="00BC2665">
        <w:t xml:space="preserve">ПОДАЧЕ </w:t>
      </w:r>
      <w:r w:rsidRPr="00BC2665">
        <w:t>ЗАЯВКИ», в соответствии с формами документов, установленными разделом 5 «ОБРАЗЦЫ ФОРМ ДЛЯ ЗАПОЛНЕНИЯ УЧАСТНИКАМИ ЗАКУПКИ».</w:t>
      </w:r>
      <w:bookmarkEnd w:id="9"/>
      <w:r w:rsidRPr="00BC2665">
        <w:t xml:space="preserve"> </w:t>
      </w:r>
      <w:r w:rsidR="00657543" w:rsidRPr="00BC2665">
        <w:t>Срок действия заявки</w:t>
      </w:r>
      <w:r w:rsidRPr="00BC2665">
        <w:t xml:space="preserve">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803313" w:rsidRPr="00BC2665" w:rsidRDefault="00803313" w:rsidP="00753294">
      <w:pPr>
        <w:numPr>
          <w:ilvl w:val="2"/>
          <w:numId w:val="7"/>
        </w:numPr>
        <w:tabs>
          <w:tab w:val="left" w:pos="142"/>
          <w:tab w:val="center" w:pos="1134"/>
        </w:tabs>
        <w:ind w:left="0" w:firstLine="709"/>
        <w:jc w:val="both"/>
      </w:pPr>
      <w:r w:rsidRPr="00BC2665">
        <w:rPr>
          <w:rFonts w:eastAsia="Calibri"/>
        </w:rPr>
        <w:t>При проведении закупки в неэлектронной форме</w:t>
      </w:r>
      <w:r w:rsidRPr="00BC2665">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803313" w:rsidRPr="00BC2665" w:rsidRDefault="00803313" w:rsidP="00753294">
      <w:pPr>
        <w:numPr>
          <w:ilvl w:val="2"/>
          <w:numId w:val="7"/>
        </w:numPr>
        <w:tabs>
          <w:tab w:val="left" w:pos="142"/>
          <w:tab w:val="center" w:pos="1134"/>
        </w:tabs>
        <w:ind w:left="0" w:firstLine="709"/>
        <w:jc w:val="both"/>
      </w:pPr>
      <w:r w:rsidRPr="00BC2665">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803313" w:rsidRPr="00BC2665" w:rsidRDefault="00803313" w:rsidP="00753294">
      <w:pPr>
        <w:numPr>
          <w:ilvl w:val="2"/>
          <w:numId w:val="7"/>
        </w:numPr>
        <w:tabs>
          <w:tab w:val="left" w:pos="142"/>
          <w:tab w:val="center" w:pos="1134"/>
        </w:tabs>
        <w:ind w:left="0" w:firstLine="709"/>
        <w:jc w:val="both"/>
      </w:pPr>
      <w:r w:rsidRPr="00BC2665">
        <w:t xml:space="preserve">Сведения, которые содержатся в заявках участников </w:t>
      </w:r>
      <w:r w:rsidRPr="00BC2665">
        <w:rPr>
          <w:bCs/>
        </w:rPr>
        <w:t>закупки</w:t>
      </w:r>
      <w:r w:rsidRPr="00BC2665">
        <w:t>, не должны допускать двусмысленных толкований.</w:t>
      </w:r>
    </w:p>
    <w:p w:rsidR="00803313" w:rsidRPr="00BC2665" w:rsidRDefault="00803313" w:rsidP="00753294">
      <w:pPr>
        <w:numPr>
          <w:ilvl w:val="2"/>
          <w:numId w:val="7"/>
        </w:numPr>
        <w:tabs>
          <w:tab w:val="left" w:pos="142"/>
          <w:tab w:val="center" w:pos="1134"/>
        </w:tabs>
        <w:ind w:left="0" w:firstLine="709"/>
        <w:jc w:val="both"/>
      </w:pPr>
      <w:bookmarkStart w:id="10" w:name="_Ref11475563"/>
      <w:r w:rsidRPr="00BC2665">
        <w:t xml:space="preserve">Если в документах, входящих в состав заявки, </w:t>
      </w:r>
      <w:bookmarkEnd w:id="10"/>
      <w:r w:rsidRPr="00BC2665">
        <w:t>имеются расхождения между обозначением сумм прописью и цифрами, то принимается к рассмотрению сумма, указанная прописью.</w:t>
      </w:r>
    </w:p>
    <w:p w:rsidR="00803313" w:rsidRPr="00BC2665" w:rsidRDefault="00803313" w:rsidP="00753294">
      <w:pPr>
        <w:numPr>
          <w:ilvl w:val="2"/>
          <w:numId w:val="7"/>
        </w:numPr>
        <w:tabs>
          <w:tab w:val="left" w:pos="142"/>
          <w:tab w:val="center" w:pos="1134"/>
        </w:tabs>
        <w:ind w:left="0" w:firstLine="709"/>
        <w:jc w:val="both"/>
      </w:pPr>
      <w:r w:rsidRPr="00BC2665">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803313" w:rsidRPr="00BC2665" w:rsidRDefault="00803313" w:rsidP="00753294">
      <w:pPr>
        <w:numPr>
          <w:ilvl w:val="2"/>
          <w:numId w:val="7"/>
        </w:numPr>
        <w:tabs>
          <w:tab w:val="left" w:pos="142"/>
          <w:tab w:val="center" w:pos="1134"/>
        </w:tabs>
        <w:ind w:left="0" w:firstLine="709"/>
        <w:jc w:val="both"/>
      </w:pPr>
      <w:r w:rsidRPr="00BC2665">
        <w:t xml:space="preserve">Все документы, представляемые участниками </w:t>
      </w:r>
      <w:r w:rsidRPr="00BC2665">
        <w:rPr>
          <w:bCs/>
        </w:rPr>
        <w:t xml:space="preserve">закупки </w:t>
      </w:r>
      <w:r w:rsidRPr="00BC2665">
        <w:t>в составе заявки на участие в закупке, должны быть заполнены по всем пунктам, за исключением пунктов, носящих рекомендательный характер.</w:t>
      </w:r>
    </w:p>
    <w:p w:rsidR="00803313" w:rsidRPr="00BC2665" w:rsidRDefault="00803313" w:rsidP="00753294">
      <w:pPr>
        <w:numPr>
          <w:ilvl w:val="2"/>
          <w:numId w:val="7"/>
        </w:numPr>
        <w:tabs>
          <w:tab w:val="left" w:pos="142"/>
          <w:tab w:val="center" w:pos="1134"/>
        </w:tabs>
        <w:ind w:left="0" w:firstLine="709"/>
        <w:jc w:val="both"/>
      </w:pPr>
      <w:r w:rsidRPr="00BC2665">
        <w:lastRenderedPageBreak/>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803313" w:rsidRPr="00BC2665" w:rsidRDefault="00803313" w:rsidP="00753294">
      <w:pPr>
        <w:numPr>
          <w:ilvl w:val="2"/>
          <w:numId w:val="7"/>
        </w:numPr>
        <w:tabs>
          <w:tab w:val="left" w:pos="142"/>
          <w:tab w:val="center" w:pos="1134"/>
        </w:tabs>
        <w:ind w:left="0" w:firstLine="709"/>
        <w:jc w:val="both"/>
      </w:pPr>
      <w:r w:rsidRPr="00BC2665">
        <w:t xml:space="preserve">Инструкции по заполнению форм настоящего приглашения к участию в закупке способом сравнения цен являются обязательными к изучению и исполнению </w:t>
      </w:r>
      <w:r w:rsidR="002D369C" w:rsidRPr="00BC2665">
        <w:t>у</w:t>
      </w:r>
      <w:r w:rsidRPr="00BC2665">
        <w:t>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803313" w:rsidRPr="00BC2665" w:rsidRDefault="00803313" w:rsidP="00753294">
      <w:pPr>
        <w:keepNext/>
        <w:numPr>
          <w:ilvl w:val="1"/>
          <w:numId w:val="7"/>
        </w:numPr>
        <w:tabs>
          <w:tab w:val="left" w:pos="142"/>
          <w:tab w:val="center" w:pos="1134"/>
        </w:tabs>
        <w:ind w:left="0" w:firstLine="709"/>
        <w:jc w:val="both"/>
        <w:outlineLvl w:val="1"/>
        <w:rPr>
          <w:b/>
          <w:snapToGrid w:val="0"/>
        </w:rPr>
      </w:pPr>
      <w:bookmarkStart w:id="11" w:name="_Toc123405469"/>
      <w:bookmarkStart w:id="12" w:name="_Toc387652312"/>
      <w:bookmarkStart w:id="13" w:name="_Toc5718771"/>
      <w:bookmarkStart w:id="14" w:name="_Ref119429784"/>
      <w:bookmarkStart w:id="15" w:name="_Ref119429817"/>
      <w:bookmarkStart w:id="16" w:name="_Ref119430333"/>
      <w:bookmarkStart w:id="17" w:name="_Toc123405470"/>
      <w:r w:rsidRPr="00BC2665">
        <w:rPr>
          <w:b/>
          <w:snapToGrid w:val="0"/>
        </w:rPr>
        <w:t xml:space="preserve">Язык документов, входящих в состав заявки </w:t>
      </w:r>
      <w:bookmarkEnd w:id="11"/>
      <w:bookmarkEnd w:id="12"/>
      <w:bookmarkEnd w:id="13"/>
    </w:p>
    <w:p w:rsidR="00803313" w:rsidRPr="00BC2665" w:rsidRDefault="00803313" w:rsidP="00753294">
      <w:pPr>
        <w:numPr>
          <w:ilvl w:val="2"/>
          <w:numId w:val="7"/>
        </w:numPr>
        <w:tabs>
          <w:tab w:val="left" w:pos="142"/>
          <w:tab w:val="center" w:pos="1134"/>
        </w:tabs>
        <w:ind w:left="0" w:firstLine="709"/>
        <w:jc w:val="both"/>
      </w:pPr>
      <w:r w:rsidRPr="00BC2665">
        <w:t xml:space="preserve">Заявка </w:t>
      </w:r>
      <w:r w:rsidR="00A542FF" w:rsidRPr="00BC2665">
        <w:t xml:space="preserve">должна </w:t>
      </w:r>
      <w:r w:rsidRPr="00BC2665">
        <w:t xml:space="preserve">быть подготовлена на русском языке за исключением нижеследующего. </w:t>
      </w:r>
    </w:p>
    <w:p w:rsidR="00803313" w:rsidRPr="00BC2665" w:rsidRDefault="00803313" w:rsidP="00753294">
      <w:pPr>
        <w:numPr>
          <w:ilvl w:val="2"/>
          <w:numId w:val="7"/>
        </w:numPr>
        <w:tabs>
          <w:tab w:val="left" w:pos="142"/>
          <w:tab w:val="center" w:pos="1134"/>
        </w:tabs>
        <w:ind w:left="0" w:firstLine="709"/>
        <w:jc w:val="both"/>
      </w:pPr>
      <w:r w:rsidRPr="00BC2665">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18" w:name="_Toc518119272"/>
    </w:p>
    <w:p w:rsidR="00803313" w:rsidRPr="00BC2665" w:rsidRDefault="00803313" w:rsidP="00753294">
      <w:pPr>
        <w:numPr>
          <w:ilvl w:val="2"/>
          <w:numId w:val="7"/>
        </w:numPr>
        <w:tabs>
          <w:tab w:val="left" w:pos="142"/>
          <w:tab w:val="center" w:pos="1134"/>
        </w:tabs>
        <w:ind w:left="0" w:firstLine="709"/>
        <w:jc w:val="both"/>
      </w:pPr>
      <w:r w:rsidRPr="00BC2665">
        <w:rPr>
          <w:bCs/>
        </w:rPr>
        <w:t>Рассмотрению не подлежат документы, не переведенные на русский язык</w:t>
      </w:r>
      <w:r w:rsidRPr="00BC2665">
        <w:t xml:space="preserve">. </w:t>
      </w:r>
      <w:bookmarkEnd w:id="18"/>
    </w:p>
    <w:p w:rsidR="00803313" w:rsidRPr="00BC2665" w:rsidRDefault="00803313" w:rsidP="00753294">
      <w:pPr>
        <w:numPr>
          <w:ilvl w:val="1"/>
          <w:numId w:val="7"/>
        </w:numPr>
        <w:tabs>
          <w:tab w:val="left" w:pos="142"/>
          <w:tab w:val="center" w:pos="1134"/>
        </w:tabs>
        <w:ind w:left="0" w:firstLine="709"/>
        <w:jc w:val="both"/>
        <w:outlineLvl w:val="1"/>
        <w:rPr>
          <w:b/>
          <w:snapToGrid w:val="0"/>
        </w:rPr>
      </w:pPr>
      <w:bookmarkStart w:id="19" w:name="_Toc5718772"/>
      <w:r w:rsidRPr="00BC2665">
        <w:rPr>
          <w:b/>
          <w:snapToGrid w:val="0"/>
        </w:rPr>
        <w:t xml:space="preserve">Требования к валюте </w:t>
      </w:r>
      <w:bookmarkEnd w:id="19"/>
      <w:r w:rsidRPr="00BC2665">
        <w:rPr>
          <w:b/>
          <w:snapToGrid w:val="0"/>
        </w:rPr>
        <w:t>заявки</w:t>
      </w:r>
    </w:p>
    <w:p w:rsidR="00803313" w:rsidRPr="00BC2665" w:rsidRDefault="00803313" w:rsidP="00753294">
      <w:pPr>
        <w:numPr>
          <w:ilvl w:val="2"/>
          <w:numId w:val="7"/>
        </w:numPr>
        <w:tabs>
          <w:tab w:val="left" w:pos="142"/>
          <w:tab w:val="center" w:pos="1134"/>
        </w:tabs>
        <w:ind w:left="0" w:firstLine="709"/>
        <w:jc w:val="both"/>
      </w:pPr>
      <w:bookmarkStart w:id="20" w:name="_Hlt517806775"/>
      <w:bookmarkStart w:id="21" w:name="_Ref52534291"/>
      <w:bookmarkEnd w:id="20"/>
      <w:r w:rsidRPr="00BC2665">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21"/>
    </w:p>
    <w:p w:rsidR="00803313" w:rsidRPr="00BC2665" w:rsidRDefault="00803313" w:rsidP="00753294">
      <w:pPr>
        <w:numPr>
          <w:ilvl w:val="2"/>
          <w:numId w:val="7"/>
        </w:numPr>
        <w:tabs>
          <w:tab w:val="left" w:pos="142"/>
          <w:tab w:val="center" w:pos="1134"/>
        </w:tabs>
        <w:ind w:left="0" w:firstLine="709"/>
        <w:jc w:val="both"/>
      </w:pPr>
      <w:bookmarkStart w:id="22" w:name="_Toc518119275"/>
      <w:r w:rsidRPr="00BC2665">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2"/>
    </w:p>
    <w:p w:rsidR="00803313" w:rsidRPr="00BC2665" w:rsidRDefault="00803313" w:rsidP="00753294">
      <w:pPr>
        <w:numPr>
          <w:ilvl w:val="2"/>
          <w:numId w:val="7"/>
        </w:numPr>
        <w:tabs>
          <w:tab w:val="left" w:pos="142"/>
          <w:tab w:val="center" w:pos="1134"/>
        </w:tabs>
        <w:ind w:left="0" w:firstLine="709"/>
        <w:jc w:val="both"/>
      </w:pPr>
      <w:r w:rsidRPr="00BC2665">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803313" w:rsidRPr="00BC2665" w:rsidRDefault="00803313" w:rsidP="00753294">
      <w:pPr>
        <w:numPr>
          <w:ilvl w:val="1"/>
          <w:numId w:val="7"/>
        </w:numPr>
        <w:tabs>
          <w:tab w:val="left" w:pos="142"/>
          <w:tab w:val="center" w:pos="1134"/>
        </w:tabs>
        <w:ind w:left="0" w:firstLine="709"/>
        <w:jc w:val="both"/>
        <w:outlineLvl w:val="1"/>
        <w:rPr>
          <w:b/>
          <w:snapToGrid w:val="0"/>
        </w:rPr>
      </w:pPr>
      <w:bookmarkStart w:id="23" w:name="_Toc5718773"/>
      <w:r w:rsidRPr="00BC2665">
        <w:rPr>
          <w:b/>
          <w:snapToGrid w:val="0"/>
        </w:rPr>
        <w:t xml:space="preserve">Требования к составу заявки </w:t>
      </w:r>
      <w:bookmarkEnd w:id="14"/>
      <w:bookmarkEnd w:id="15"/>
      <w:bookmarkEnd w:id="16"/>
      <w:bookmarkEnd w:id="17"/>
      <w:bookmarkEnd w:id="23"/>
    </w:p>
    <w:p w:rsidR="00803313" w:rsidRPr="00BC2665" w:rsidRDefault="00803313" w:rsidP="00753294">
      <w:pPr>
        <w:numPr>
          <w:ilvl w:val="2"/>
          <w:numId w:val="7"/>
        </w:numPr>
        <w:tabs>
          <w:tab w:val="left" w:pos="142"/>
          <w:tab w:val="center" w:pos="1134"/>
        </w:tabs>
        <w:ind w:left="0" w:firstLine="709"/>
        <w:jc w:val="both"/>
      </w:pPr>
      <w:bookmarkStart w:id="24" w:name="_Ref166243143"/>
      <w:r w:rsidRPr="00BC2665">
        <w:t xml:space="preserve">Заявка на участие должна содержать сведения и документы, указанные в </w:t>
      </w:r>
      <w:bookmarkEnd w:id="24"/>
      <w:r w:rsidRPr="00BC2665">
        <w:rPr>
          <w:bCs/>
        </w:rPr>
        <w:t>настоящем приглашении</w:t>
      </w:r>
      <w:r w:rsidRPr="00BC2665">
        <w:t xml:space="preserve">. </w:t>
      </w:r>
    </w:p>
    <w:p w:rsidR="00803313" w:rsidRPr="00BC2665" w:rsidRDefault="00803313" w:rsidP="00753294">
      <w:pPr>
        <w:numPr>
          <w:ilvl w:val="2"/>
          <w:numId w:val="7"/>
        </w:numPr>
        <w:tabs>
          <w:tab w:val="left" w:pos="142"/>
          <w:tab w:val="center" w:pos="1134"/>
        </w:tabs>
        <w:ind w:left="0" w:firstLine="709"/>
        <w:jc w:val="both"/>
      </w:pPr>
      <w:bookmarkStart w:id="25" w:name="_Ref166316209"/>
      <w:r w:rsidRPr="00BC2665">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25"/>
    </w:p>
    <w:p w:rsidR="00803313" w:rsidRPr="00BC2665" w:rsidRDefault="00803313" w:rsidP="00753294">
      <w:pPr>
        <w:numPr>
          <w:ilvl w:val="2"/>
          <w:numId w:val="7"/>
        </w:numPr>
        <w:tabs>
          <w:tab w:val="left" w:pos="142"/>
          <w:tab w:val="center" w:pos="1134"/>
        </w:tabs>
        <w:ind w:left="0" w:firstLine="709"/>
        <w:jc w:val="both"/>
      </w:pPr>
      <w:r w:rsidRPr="00BC2665">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803313" w:rsidRPr="00BC2665" w:rsidRDefault="00803313" w:rsidP="00753294">
      <w:pPr>
        <w:numPr>
          <w:ilvl w:val="2"/>
          <w:numId w:val="7"/>
        </w:numPr>
        <w:tabs>
          <w:tab w:val="left" w:pos="142"/>
          <w:tab w:val="center" w:pos="1134"/>
        </w:tabs>
        <w:ind w:left="0" w:firstLine="709"/>
        <w:jc w:val="both"/>
      </w:pPr>
      <w:r w:rsidRPr="00BC2665">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803313" w:rsidRPr="00BC2665" w:rsidRDefault="00803313" w:rsidP="00753294">
      <w:pPr>
        <w:numPr>
          <w:ilvl w:val="1"/>
          <w:numId w:val="7"/>
        </w:numPr>
        <w:tabs>
          <w:tab w:val="left" w:pos="142"/>
          <w:tab w:val="center" w:pos="1134"/>
        </w:tabs>
        <w:ind w:left="0" w:firstLine="709"/>
        <w:jc w:val="both"/>
        <w:outlineLvl w:val="1"/>
        <w:rPr>
          <w:b/>
          <w:snapToGrid w:val="0"/>
        </w:rPr>
      </w:pPr>
      <w:bookmarkStart w:id="26" w:name="_Toc123405472"/>
      <w:bookmarkStart w:id="27" w:name="_Toc5718774"/>
      <w:bookmarkStart w:id="28" w:name="_Toc123405471"/>
      <w:bookmarkStart w:id="29" w:name="_Toc286523204"/>
      <w:r w:rsidRPr="00BC2665">
        <w:rPr>
          <w:b/>
          <w:snapToGrid w:val="0"/>
        </w:rPr>
        <w:t xml:space="preserve">Требования к описанию </w:t>
      </w:r>
      <w:bookmarkEnd w:id="26"/>
      <w:r w:rsidRPr="00BC2665">
        <w:rPr>
          <w:b/>
          <w:snapToGrid w:val="0"/>
        </w:rPr>
        <w:t>заявки участника закупки</w:t>
      </w:r>
      <w:bookmarkEnd w:id="27"/>
    </w:p>
    <w:p w:rsidR="00803313" w:rsidRPr="00BC2665" w:rsidRDefault="00803313" w:rsidP="00753294">
      <w:pPr>
        <w:numPr>
          <w:ilvl w:val="2"/>
          <w:numId w:val="7"/>
        </w:numPr>
        <w:tabs>
          <w:tab w:val="left" w:pos="142"/>
          <w:tab w:val="center" w:pos="1134"/>
        </w:tabs>
        <w:ind w:left="0" w:firstLine="709"/>
        <w:jc w:val="both"/>
      </w:pPr>
      <w:bookmarkStart w:id="30" w:name="_Ref166314630"/>
      <w:bookmarkStart w:id="31" w:name="_Ref11560130"/>
      <w:bookmarkEnd w:id="28"/>
      <w:bookmarkEnd w:id="29"/>
      <w:r w:rsidRPr="00BC2665">
        <w:t>Цена договора, предлагаемая участником закупки</w:t>
      </w:r>
      <w:r w:rsidR="00683193">
        <w:t>,</w:t>
      </w:r>
      <w:r w:rsidR="00974CE5">
        <w:t xml:space="preserve"> должна быть рассчитана с учетом требований п. 1.4 Приглашения к участию в закупке</w:t>
      </w:r>
      <w:r w:rsidR="003A0AD6">
        <w:t xml:space="preserve"> способом сравнения цен</w:t>
      </w:r>
      <w:r w:rsidR="00974CE5">
        <w:t xml:space="preserve"> и</w:t>
      </w:r>
      <w:r w:rsidRPr="00BC2665">
        <w:t xml:space="preserve"> не может превышать начальную (максимальную) цену договора </w:t>
      </w:r>
      <w:r w:rsidR="007E204B" w:rsidRPr="00BC2665">
        <w:t xml:space="preserve">(НМЦ) </w:t>
      </w:r>
      <w:r w:rsidRPr="00BC2665">
        <w:t>(цену лота), указанную в приглашении к участию в закупке способом сравнения цен</w:t>
      </w:r>
      <w:bookmarkEnd w:id="30"/>
      <w:r w:rsidRPr="00BC2665">
        <w:t>.</w:t>
      </w:r>
    </w:p>
    <w:p w:rsidR="00803313" w:rsidRPr="00BC2665" w:rsidRDefault="00803313" w:rsidP="00753294">
      <w:pPr>
        <w:numPr>
          <w:ilvl w:val="2"/>
          <w:numId w:val="7"/>
        </w:numPr>
        <w:tabs>
          <w:tab w:val="left" w:pos="142"/>
          <w:tab w:val="center" w:pos="1134"/>
        </w:tabs>
        <w:ind w:left="0" w:firstLine="709"/>
        <w:jc w:val="both"/>
      </w:pPr>
      <w:bookmarkStart w:id="32" w:name="_Ref126085783"/>
      <w:r w:rsidRPr="00BC2665">
        <w:t xml:space="preserve">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w:t>
      </w:r>
      <w:r w:rsidRPr="00BC2665">
        <w:lastRenderedPageBreak/>
        <w:t>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BC2665">
        <w:rPr>
          <w:bCs/>
        </w:rPr>
        <w:t xml:space="preserve"> если иное не установлено, </w:t>
      </w:r>
      <w:r w:rsidRPr="00BC2665">
        <w:t>заявка участника не должна превышать единичные расценки либо отдельные стоимостные позиции соответственно.</w:t>
      </w:r>
    </w:p>
    <w:p w:rsidR="00803313" w:rsidRPr="00BC2665" w:rsidRDefault="00803313" w:rsidP="00753294">
      <w:pPr>
        <w:numPr>
          <w:ilvl w:val="2"/>
          <w:numId w:val="7"/>
        </w:numPr>
        <w:tabs>
          <w:tab w:val="left" w:pos="142"/>
          <w:tab w:val="center" w:pos="1134"/>
        </w:tabs>
        <w:ind w:left="0" w:firstLine="709"/>
        <w:jc w:val="both"/>
      </w:pPr>
      <w:r w:rsidRPr="00BC2665">
        <w:t xml:space="preserve">Цена договора должна включать </w:t>
      </w:r>
      <w:r w:rsidRPr="00BC2665">
        <w:rPr>
          <w:rFonts w:eastAsia="Calibri"/>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BC2665">
        <w:t>, если иное не установлено приглашением к участию в закупке способом сравнения цен.</w:t>
      </w:r>
      <w:bookmarkStart w:id="33" w:name="_Toc354408413"/>
      <w:bookmarkEnd w:id="32"/>
      <w:r w:rsidRPr="00BC2665">
        <w:t xml:space="preserve"> </w:t>
      </w:r>
    </w:p>
    <w:p w:rsidR="00803313" w:rsidRPr="00BC2665" w:rsidRDefault="00803313" w:rsidP="00753294">
      <w:pPr>
        <w:numPr>
          <w:ilvl w:val="2"/>
          <w:numId w:val="7"/>
        </w:numPr>
        <w:tabs>
          <w:tab w:val="left" w:pos="142"/>
          <w:tab w:val="center" w:pos="1134"/>
        </w:tabs>
        <w:ind w:left="0" w:firstLine="709"/>
        <w:jc w:val="both"/>
      </w:pPr>
      <w:r w:rsidRPr="00BC2665">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803313" w:rsidRPr="00BC2665" w:rsidRDefault="00803313" w:rsidP="00753294">
      <w:pPr>
        <w:numPr>
          <w:ilvl w:val="2"/>
          <w:numId w:val="7"/>
        </w:numPr>
        <w:tabs>
          <w:tab w:val="left" w:pos="142"/>
          <w:tab w:val="center" w:pos="1134"/>
        </w:tabs>
        <w:ind w:left="0" w:firstLine="709"/>
        <w:jc w:val="both"/>
        <w:rPr>
          <w:color w:val="000000"/>
        </w:rPr>
      </w:pPr>
      <w:r w:rsidRPr="00BC2665">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BC2665">
        <w:rPr>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803313" w:rsidRPr="00BC2665" w:rsidRDefault="00803313" w:rsidP="00753294">
      <w:pPr>
        <w:numPr>
          <w:ilvl w:val="2"/>
          <w:numId w:val="7"/>
        </w:numPr>
        <w:tabs>
          <w:tab w:val="left" w:pos="142"/>
          <w:tab w:val="center" w:pos="1134"/>
        </w:tabs>
        <w:ind w:left="0" w:firstLine="709"/>
        <w:jc w:val="both"/>
        <w:rPr>
          <w:color w:val="000000"/>
        </w:rPr>
      </w:pPr>
      <w:r w:rsidRPr="00BC2665">
        <w:rPr>
          <w:color w:val="000000"/>
        </w:rPr>
        <w:t>В случае</w:t>
      </w:r>
      <w:r w:rsidR="00E541B5" w:rsidRPr="00BC2665">
        <w:rPr>
          <w:color w:val="000000"/>
        </w:rPr>
        <w:t>,</w:t>
      </w:r>
      <w:r w:rsidRPr="00BC2665">
        <w:rPr>
          <w:color w:val="000000"/>
        </w:rPr>
        <w:t xml:space="preserve">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803313" w:rsidRPr="00BC2665" w:rsidRDefault="00803313" w:rsidP="00753294">
      <w:pPr>
        <w:numPr>
          <w:ilvl w:val="2"/>
          <w:numId w:val="7"/>
        </w:numPr>
        <w:tabs>
          <w:tab w:val="left" w:pos="142"/>
          <w:tab w:val="center" w:pos="1134"/>
        </w:tabs>
        <w:ind w:left="0" w:firstLine="709"/>
        <w:jc w:val="both"/>
        <w:rPr>
          <w:b/>
          <w:bCs/>
        </w:rPr>
      </w:pPr>
      <w:r w:rsidRPr="00BC2665">
        <w:rPr>
          <w:color w:val="000000"/>
        </w:rPr>
        <w:t>При описании продукции участник процедуры закупки должен использовать общеизвестные (стандартные</w:t>
      </w:r>
      <w:r w:rsidRPr="00BC2665">
        <w:t>) показатели, термины и сокращения в соответствии с законодательством и требованиями настоящего приглашения.</w:t>
      </w:r>
    </w:p>
    <w:bookmarkEnd w:id="31"/>
    <w:bookmarkEnd w:id="33"/>
    <w:p w:rsidR="00803313" w:rsidRPr="00BC2665" w:rsidRDefault="00803313" w:rsidP="00753294">
      <w:pPr>
        <w:keepNext/>
        <w:numPr>
          <w:ilvl w:val="1"/>
          <w:numId w:val="7"/>
        </w:numPr>
        <w:tabs>
          <w:tab w:val="left" w:pos="142"/>
          <w:tab w:val="center" w:pos="1134"/>
        </w:tabs>
        <w:ind w:left="0" w:firstLine="709"/>
        <w:jc w:val="both"/>
        <w:outlineLvl w:val="1"/>
        <w:rPr>
          <w:b/>
          <w:snapToGrid w:val="0"/>
        </w:rPr>
      </w:pPr>
      <w:r w:rsidRPr="00BC2665">
        <w:rPr>
          <w:b/>
          <w:snapToGrid w:val="0"/>
        </w:rPr>
        <w:t>Участники закупки</w:t>
      </w:r>
    </w:p>
    <w:p w:rsidR="00803313" w:rsidRPr="00BC2665" w:rsidRDefault="00803313" w:rsidP="00753294">
      <w:pPr>
        <w:tabs>
          <w:tab w:val="left" w:pos="142"/>
          <w:tab w:val="left" w:pos="709"/>
          <w:tab w:val="left" w:pos="851"/>
          <w:tab w:val="center" w:pos="1134"/>
        </w:tabs>
        <w:ind w:firstLine="709"/>
        <w:jc w:val="both"/>
      </w:pPr>
      <w:r w:rsidRPr="00BC2665">
        <w:t>2.6.1.</w:t>
      </w:r>
      <w:r w:rsidRPr="00BC2665">
        <w:tab/>
        <w:t xml:space="preserve"> Участником закупки может быть любое юридическое лицо или физическое лицо, в том числе индивидуальный предприниматель.</w:t>
      </w:r>
    </w:p>
    <w:p w:rsidR="00803313" w:rsidRPr="00BC2665" w:rsidRDefault="00803313" w:rsidP="00753294">
      <w:pPr>
        <w:keepNext/>
        <w:numPr>
          <w:ilvl w:val="1"/>
          <w:numId w:val="7"/>
        </w:numPr>
        <w:tabs>
          <w:tab w:val="left" w:pos="142"/>
          <w:tab w:val="center" w:pos="1134"/>
        </w:tabs>
        <w:ind w:left="0" w:firstLine="709"/>
        <w:jc w:val="both"/>
        <w:outlineLvl w:val="1"/>
        <w:rPr>
          <w:b/>
          <w:snapToGrid w:val="0"/>
        </w:rPr>
      </w:pPr>
      <w:r w:rsidRPr="00BC2665">
        <w:rPr>
          <w:b/>
          <w:snapToGrid w:val="0"/>
        </w:rPr>
        <w:t>Требования к участникам закупки</w:t>
      </w:r>
    </w:p>
    <w:p w:rsidR="00803313" w:rsidRPr="00BC2665" w:rsidRDefault="00803313" w:rsidP="00753294">
      <w:pPr>
        <w:tabs>
          <w:tab w:val="left" w:pos="142"/>
          <w:tab w:val="left" w:pos="709"/>
          <w:tab w:val="left" w:pos="851"/>
          <w:tab w:val="center" w:pos="1134"/>
        </w:tabs>
        <w:ind w:firstLine="709"/>
        <w:jc w:val="both"/>
      </w:pPr>
      <w:r w:rsidRPr="00BC2665">
        <w:t>2.7.1.</w:t>
      </w:r>
      <w:r w:rsidRPr="00BC2665">
        <w:tab/>
        <w:t>Чтобы претендовать на победу в закупке и получения права заключить договор, участник закупки должен отвечать следующим требованиям:</w:t>
      </w:r>
    </w:p>
    <w:p w:rsidR="00803313" w:rsidRPr="00BC2665" w:rsidRDefault="00803313" w:rsidP="00753294">
      <w:pPr>
        <w:numPr>
          <w:ilvl w:val="0"/>
          <w:numId w:val="13"/>
        </w:numPr>
        <w:tabs>
          <w:tab w:val="left" w:pos="0"/>
          <w:tab w:val="left" w:pos="851"/>
        </w:tabs>
        <w:ind w:left="0" w:firstLine="709"/>
        <w:jc w:val="both"/>
        <w:rPr>
          <w:bCs/>
        </w:rPr>
      </w:pPr>
      <w:bookmarkStart w:id="34" w:name="_Ref306032455"/>
      <w:r w:rsidRPr="00BC2665">
        <w:rPr>
          <w:bCs/>
          <w:color w:val="000000"/>
        </w:rPr>
        <w:t xml:space="preserve">должен </w:t>
      </w:r>
      <w:bookmarkStart w:id="35" w:name="_Ref303669099"/>
      <w:r w:rsidRPr="00BC2665">
        <w:rPr>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34"/>
      <w:bookmarkEnd w:id="35"/>
    </w:p>
    <w:p w:rsidR="0073247C" w:rsidRPr="00BC2665" w:rsidRDefault="0073247C" w:rsidP="00753294">
      <w:pPr>
        <w:numPr>
          <w:ilvl w:val="0"/>
          <w:numId w:val="13"/>
        </w:numPr>
        <w:tabs>
          <w:tab w:val="left" w:pos="0"/>
          <w:tab w:val="left" w:pos="851"/>
        </w:tabs>
        <w:ind w:left="0" w:firstLine="709"/>
        <w:jc w:val="both"/>
        <w:rPr>
          <w:bCs/>
        </w:rPr>
      </w:pPr>
      <w:r w:rsidRPr="00BC2665">
        <w:rPr>
          <w:bCs/>
        </w:rPr>
        <w:t>должен обладать необходимыми профессиональными знаниями и опытом выполнения аналогичных договоров, управленческой компетен</w:t>
      </w:r>
      <w:r w:rsidR="00C41BCA" w:rsidRPr="00BC2665">
        <w:rPr>
          <w:bCs/>
        </w:rPr>
        <w:t>тностью, иметь ресурсные возможности (финансовые, трудовые, метериально-технические)</w:t>
      </w:r>
      <w:r w:rsidR="00BF161B" w:rsidRPr="00BC2665">
        <w:rPr>
          <w:bCs/>
        </w:rPr>
        <w:t xml:space="preserve"> (если необходимо)</w:t>
      </w:r>
      <w:r w:rsidR="00C41BCA" w:rsidRPr="00BC2665">
        <w:rPr>
          <w:bCs/>
        </w:rPr>
        <w:t>;</w:t>
      </w:r>
      <w:r w:rsidRPr="00BC2665">
        <w:rPr>
          <w:bCs/>
        </w:rPr>
        <w:t xml:space="preserve"> </w:t>
      </w:r>
    </w:p>
    <w:p w:rsidR="00803313" w:rsidRPr="00BC2665" w:rsidRDefault="00803313" w:rsidP="00753294">
      <w:pPr>
        <w:numPr>
          <w:ilvl w:val="0"/>
          <w:numId w:val="13"/>
        </w:numPr>
        <w:tabs>
          <w:tab w:val="left" w:pos="142"/>
          <w:tab w:val="left" w:pos="851"/>
        </w:tabs>
        <w:ind w:left="0" w:firstLine="709"/>
        <w:jc w:val="both"/>
        <w:rPr>
          <w:bCs/>
          <w:color w:val="000000"/>
        </w:rPr>
      </w:pPr>
      <w:r w:rsidRPr="00BC2665">
        <w:rPr>
          <w:bCs/>
        </w:rPr>
        <w:t>не должен находиться в процессе ликвидации, должно отсутствовать решение</w:t>
      </w:r>
      <w:r w:rsidR="002D369C" w:rsidRPr="00BC2665">
        <w:rPr>
          <w:bCs/>
        </w:rPr>
        <w:t xml:space="preserve"> арбитражного суда о признании у</w:t>
      </w:r>
      <w:r w:rsidRPr="00BC2665">
        <w:rPr>
          <w:bCs/>
        </w:rPr>
        <w:t xml:space="preserve">частника закупки банкротом и об открытии конкурсного производства, на имущество </w:t>
      </w:r>
      <w:r w:rsidR="002D369C" w:rsidRPr="00BC2665">
        <w:rPr>
          <w:bCs/>
        </w:rPr>
        <w:t>у</w:t>
      </w:r>
      <w:r w:rsidRPr="00BC2665">
        <w:rPr>
          <w:bCs/>
        </w:rPr>
        <w:t xml:space="preserve">частника, в части существенной для исполнения Договора, не должен быть наложен арест, экономическая деятельность </w:t>
      </w:r>
      <w:r w:rsidR="002D369C" w:rsidRPr="00BC2665">
        <w:rPr>
          <w:bCs/>
        </w:rPr>
        <w:t>у</w:t>
      </w:r>
      <w:r w:rsidRPr="00BC2665">
        <w:rPr>
          <w:bCs/>
        </w:rPr>
        <w:t>частника</w:t>
      </w:r>
      <w:r w:rsidRPr="00BC2665">
        <w:rPr>
          <w:bCs/>
          <w:color w:val="000000"/>
        </w:rPr>
        <w:t xml:space="preserve"> не должна быть приостановлена (для юридического лица, индивидуального предпринимателя);</w:t>
      </w:r>
    </w:p>
    <w:p w:rsidR="00D618A9" w:rsidRPr="00BC2665" w:rsidRDefault="00D618A9" w:rsidP="00753294">
      <w:pPr>
        <w:tabs>
          <w:tab w:val="left" w:pos="0"/>
          <w:tab w:val="left" w:pos="851"/>
        </w:tabs>
        <w:ind w:firstLine="709"/>
        <w:jc w:val="both"/>
        <w:rPr>
          <w:bCs/>
        </w:rPr>
      </w:pPr>
      <w:r w:rsidRPr="00BC2665">
        <w:t>2.7.2.</w:t>
      </w:r>
      <w:r w:rsidRPr="00BC2665">
        <w:rPr>
          <w:bCs/>
        </w:rPr>
        <w:t xml:space="preserve"> Дополнительно к требованиям пункта 2.7.1. </w:t>
      </w:r>
      <w:r w:rsidRPr="00BC2665">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BC2665">
        <w:rPr>
          <w:bCs/>
        </w:rPr>
        <w:t>требованиями:</w:t>
      </w:r>
    </w:p>
    <w:p w:rsidR="00D618A9" w:rsidRPr="00BC2665" w:rsidRDefault="00D618A9" w:rsidP="00753294">
      <w:pPr>
        <w:pStyle w:val="1e"/>
        <w:keepNext/>
        <w:keepLines/>
        <w:shd w:val="clear" w:color="auto" w:fill="auto"/>
        <w:tabs>
          <w:tab w:val="left" w:pos="250"/>
        </w:tabs>
        <w:spacing w:line="240" w:lineRule="auto"/>
        <w:ind w:firstLine="709"/>
        <w:jc w:val="both"/>
        <w:rPr>
          <w:b w:val="0"/>
          <w:sz w:val="24"/>
          <w:szCs w:val="24"/>
        </w:rPr>
      </w:pPr>
      <w:r w:rsidRPr="00BC2665">
        <w:rPr>
          <w:b w:val="0"/>
          <w:sz w:val="24"/>
          <w:szCs w:val="24"/>
        </w:rPr>
        <w:lastRenderedPageBreak/>
        <w:t xml:space="preserve">а) </w:t>
      </w:r>
      <w:r w:rsidR="00297D7D" w:rsidRPr="00BC2665">
        <w:rPr>
          <w:b w:val="0"/>
          <w:sz w:val="24"/>
          <w:szCs w:val="24"/>
        </w:rPr>
        <w:t>т</w:t>
      </w:r>
      <w:r w:rsidR="00297D7D" w:rsidRPr="00BC2665">
        <w:rPr>
          <w:b w:val="0"/>
          <w:sz w:val="24"/>
        </w:rPr>
        <w:t xml:space="preserve">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w:t>
      </w:r>
      <w:r w:rsidR="00A60F99" w:rsidRPr="00BC2665">
        <w:rPr>
          <w:b w:val="0"/>
          <w:sz w:val="24"/>
        </w:rPr>
        <w:t>у</w:t>
      </w:r>
      <w:r w:rsidR="00297D7D" w:rsidRPr="00BC2665">
        <w:rPr>
          <w:b w:val="0"/>
          <w:sz w:val="24"/>
        </w:rPr>
        <w:t>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sidR="00297D7D" w:rsidRPr="00BC2665">
        <w:rPr>
          <w:rStyle w:val="afff0"/>
          <w:sz w:val="24"/>
        </w:rPr>
        <w:footnoteReference w:id="1"/>
      </w:r>
      <w:r w:rsidR="00A60F99" w:rsidRPr="00BC2665">
        <w:rPr>
          <w:b w:val="0"/>
          <w:sz w:val="24"/>
        </w:rPr>
        <w:t>;</w:t>
      </w:r>
    </w:p>
    <w:p w:rsidR="009055D2" w:rsidRPr="00BC2665" w:rsidRDefault="009055D2" w:rsidP="00753294">
      <w:pPr>
        <w:pStyle w:val="1e"/>
        <w:keepNext/>
        <w:keepLines/>
        <w:shd w:val="clear" w:color="auto" w:fill="auto"/>
        <w:tabs>
          <w:tab w:val="left" w:pos="250"/>
        </w:tabs>
        <w:spacing w:line="240" w:lineRule="auto"/>
        <w:ind w:firstLine="709"/>
        <w:jc w:val="both"/>
        <w:rPr>
          <w:b w:val="0"/>
          <w:sz w:val="24"/>
        </w:rPr>
      </w:pPr>
      <w:r w:rsidRPr="00BC2665">
        <w:rPr>
          <w:b w:val="0"/>
          <w:sz w:val="24"/>
          <w:szCs w:val="24"/>
        </w:rPr>
        <w:t xml:space="preserve">б) </w:t>
      </w:r>
      <w:r w:rsidR="00297D7D" w:rsidRPr="00BC2665">
        <w:rPr>
          <w:b w:val="0"/>
          <w:sz w:val="24"/>
          <w:szCs w:val="24"/>
        </w:rPr>
        <w:t>н</w:t>
      </w:r>
      <w:r w:rsidR="00297D7D" w:rsidRPr="00BC2665">
        <w:rPr>
          <w:b w:val="0"/>
          <w:sz w:val="24"/>
        </w:rPr>
        <w:t xml:space="preserve">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w:t>
      </w:r>
      <w:r w:rsidR="00A60F99" w:rsidRPr="00BC2665">
        <w:rPr>
          <w:b w:val="0"/>
          <w:sz w:val="24"/>
        </w:rPr>
        <w:t>у</w:t>
      </w:r>
      <w:r w:rsidR="00297D7D" w:rsidRPr="00BC2665">
        <w:rPr>
          <w:b w:val="0"/>
          <w:sz w:val="24"/>
        </w:rPr>
        <w:t>частником основных субподрядчиков</w:t>
      </w:r>
      <w:r w:rsidRPr="00BC2665">
        <w:rPr>
          <w:b w:val="0"/>
          <w:sz w:val="24"/>
        </w:rPr>
        <w:t>;</w:t>
      </w:r>
    </w:p>
    <w:p w:rsidR="009055D2" w:rsidRPr="00BC2665" w:rsidRDefault="009055D2" w:rsidP="00753294">
      <w:pPr>
        <w:pStyle w:val="1e"/>
        <w:keepNext/>
        <w:keepLines/>
        <w:shd w:val="clear" w:color="auto" w:fill="auto"/>
        <w:tabs>
          <w:tab w:val="left" w:pos="250"/>
        </w:tabs>
        <w:spacing w:line="240" w:lineRule="auto"/>
        <w:ind w:firstLine="709"/>
        <w:jc w:val="both"/>
        <w:rPr>
          <w:b w:val="0"/>
          <w:sz w:val="24"/>
          <w:szCs w:val="24"/>
        </w:rPr>
      </w:pPr>
      <w:r w:rsidRPr="00BC2665">
        <w:rPr>
          <w:b w:val="0"/>
          <w:sz w:val="24"/>
        </w:rPr>
        <w:t xml:space="preserve">в) </w:t>
      </w:r>
      <w:r w:rsidR="00297D7D" w:rsidRPr="00BC2665">
        <w:rPr>
          <w:b w:val="0"/>
          <w:sz w:val="24"/>
        </w:rPr>
        <w:t>с</w:t>
      </w:r>
      <w:r w:rsidR="00297D7D" w:rsidRPr="00BC2665">
        <w:rPr>
          <w:b w:val="0"/>
          <w:sz w:val="24"/>
          <w:szCs w:val="24"/>
        </w:rPr>
        <w:t>оответствие объемов и номенклатуры работ требованиям ТЗ, в т.ч. соответствие сметного расчета утвержденной ПСД</w:t>
      </w:r>
      <w:r w:rsidR="00297D7D" w:rsidRPr="00BC2665">
        <w:rPr>
          <w:rStyle w:val="afff0"/>
          <w:sz w:val="24"/>
          <w:szCs w:val="24"/>
        </w:rPr>
        <w:footnoteReference w:id="2"/>
      </w:r>
      <w:r w:rsidR="00297D7D" w:rsidRPr="00BC2665">
        <w:rPr>
          <w:b w:val="0"/>
          <w:sz w:val="24"/>
          <w:szCs w:val="24"/>
        </w:rPr>
        <w:t xml:space="preserve"> и требованиям по порядку формирования договорной цены. Непревышение ценовых лимитов ТЗ</w:t>
      </w:r>
      <w:r w:rsidRPr="00BC2665">
        <w:rPr>
          <w:b w:val="0"/>
          <w:sz w:val="24"/>
          <w:szCs w:val="24"/>
        </w:rPr>
        <w:t>;</w:t>
      </w:r>
    </w:p>
    <w:p w:rsidR="009055D2" w:rsidRPr="00BC2665" w:rsidRDefault="009055D2" w:rsidP="00753294">
      <w:pPr>
        <w:pStyle w:val="1e"/>
        <w:keepNext/>
        <w:keepLines/>
        <w:shd w:val="clear" w:color="auto" w:fill="auto"/>
        <w:tabs>
          <w:tab w:val="left" w:pos="250"/>
        </w:tabs>
        <w:spacing w:line="240" w:lineRule="auto"/>
        <w:ind w:firstLine="709"/>
        <w:jc w:val="both"/>
        <w:rPr>
          <w:b w:val="0"/>
          <w:sz w:val="24"/>
          <w:szCs w:val="24"/>
        </w:rPr>
      </w:pPr>
      <w:r w:rsidRPr="00BC2665">
        <w:rPr>
          <w:b w:val="0"/>
          <w:sz w:val="24"/>
        </w:rPr>
        <w:t xml:space="preserve">г) </w:t>
      </w:r>
      <w:r w:rsidR="00297D7D" w:rsidRPr="00BC2665">
        <w:rPr>
          <w:b w:val="0"/>
          <w:sz w:val="24"/>
        </w:rPr>
        <w:t>с</w:t>
      </w:r>
      <w:r w:rsidR="00297D7D" w:rsidRPr="00BC2665">
        <w:rPr>
          <w:b w:val="0"/>
          <w:sz w:val="24"/>
          <w:szCs w:val="24"/>
        </w:rPr>
        <w:t>оответствие сроков выполнения работ требованиям ТЗ</w:t>
      </w:r>
      <w:r w:rsidRPr="00BC2665">
        <w:rPr>
          <w:b w:val="0"/>
          <w:sz w:val="24"/>
          <w:szCs w:val="24"/>
        </w:rPr>
        <w:t>;</w:t>
      </w:r>
    </w:p>
    <w:p w:rsidR="009055D2" w:rsidRPr="00BC2665" w:rsidRDefault="009055D2" w:rsidP="00753294">
      <w:pPr>
        <w:pStyle w:val="1e"/>
        <w:keepNext/>
        <w:keepLines/>
        <w:shd w:val="clear" w:color="auto" w:fill="auto"/>
        <w:tabs>
          <w:tab w:val="left" w:pos="250"/>
        </w:tabs>
        <w:spacing w:line="240" w:lineRule="auto"/>
        <w:ind w:left="720" w:firstLine="709"/>
        <w:jc w:val="both"/>
        <w:rPr>
          <w:b w:val="0"/>
          <w:sz w:val="24"/>
          <w:szCs w:val="24"/>
        </w:rPr>
      </w:pPr>
      <w:r w:rsidRPr="00BC2665">
        <w:rPr>
          <w:b w:val="0"/>
          <w:sz w:val="24"/>
          <w:szCs w:val="24"/>
        </w:rPr>
        <w:t xml:space="preserve">д) </w:t>
      </w:r>
      <w:r w:rsidR="00297D7D" w:rsidRPr="00BC2665">
        <w:rPr>
          <w:b w:val="0"/>
          <w:sz w:val="24"/>
          <w:szCs w:val="24"/>
        </w:rPr>
        <w:t>соответствие условий оплаты требованиям ТЗ</w:t>
      </w:r>
      <w:r w:rsidRPr="00BC2665">
        <w:rPr>
          <w:b w:val="0"/>
          <w:sz w:val="24"/>
          <w:szCs w:val="24"/>
        </w:rPr>
        <w:t>.</w:t>
      </w:r>
    </w:p>
    <w:p w:rsidR="0073247C" w:rsidRPr="00BC2665" w:rsidRDefault="0073247C" w:rsidP="00753294">
      <w:pPr>
        <w:tabs>
          <w:tab w:val="left" w:pos="142"/>
          <w:tab w:val="left" w:pos="851"/>
        </w:tabs>
        <w:ind w:firstLine="709"/>
        <w:jc w:val="both"/>
        <w:rPr>
          <w:bCs/>
        </w:rPr>
      </w:pPr>
    </w:p>
    <w:p w:rsidR="00803313" w:rsidRPr="00BC2665" w:rsidRDefault="00803313" w:rsidP="00753294">
      <w:pPr>
        <w:pStyle w:val="affc"/>
        <w:numPr>
          <w:ilvl w:val="0"/>
          <w:numId w:val="7"/>
        </w:numPr>
        <w:tabs>
          <w:tab w:val="left" w:pos="142"/>
          <w:tab w:val="left" w:pos="851"/>
          <w:tab w:val="center" w:pos="1134"/>
        </w:tabs>
        <w:spacing w:before="0" w:after="0"/>
        <w:ind w:left="0" w:firstLine="709"/>
        <w:jc w:val="both"/>
        <w:rPr>
          <w:rFonts w:ascii="Times New Roman" w:hAnsi="Times New Roman"/>
          <w:sz w:val="24"/>
          <w:szCs w:val="24"/>
        </w:rPr>
      </w:pPr>
      <w:bookmarkStart w:id="36" w:name="_Ref536541397"/>
      <w:r w:rsidRPr="00BC2665">
        <w:rPr>
          <w:rFonts w:ascii="Times New Roman" w:hAnsi="Times New Roman"/>
          <w:sz w:val="24"/>
          <w:szCs w:val="24"/>
        </w:rPr>
        <w:t>ПОРЯДОК ПРОВЕДЕНИЯ ЗАКУПКИ (ЭТАПОВ ЗАКУПКИ), ПОДВЕДЕНИЯ ИТОГОВ ЗАКУПКИ</w:t>
      </w:r>
      <w:bookmarkEnd w:id="36"/>
    </w:p>
    <w:p w:rsidR="00803313" w:rsidRPr="00BC2665" w:rsidRDefault="00803313" w:rsidP="00753294">
      <w:pPr>
        <w:numPr>
          <w:ilvl w:val="1"/>
          <w:numId w:val="7"/>
        </w:numPr>
        <w:tabs>
          <w:tab w:val="left" w:pos="142"/>
          <w:tab w:val="center" w:pos="1134"/>
        </w:tabs>
        <w:ind w:left="0" w:firstLine="709"/>
        <w:jc w:val="both"/>
      </w:pPr>
      <w:r w:rsidRPr="00BC2665">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BC2665">
        <w:rPr>
          <w:snapToGrid w:val="0"/>
        </w:rPr>
        <w:t>Интернет</w:t>
      </w:r>
      <w:r w:rsidRPr="00BC2665">
        <w:t>.</w:t>
      </w:r>
    </w:p>
    <w:p w:rsidR="00803313" w:rsidRPr="00BC2665" w:rsidRDefault="00803313" w:rsidP="00753294">
      <w:pPr>
        <w:numPr>
          <w:ilvl w:val="1"/>
          <w:numId w:val="7"/>
        </w:numPr>
        <w:tabs>
          <w:tab w:val="left" w:pos="142"/>
          <w:tab w:val="center" w:pos="1134"/>
        </w:tabs>
        <w:ind w:left="0" w:firstLine="709"/>
        <w:jc w:val="both"/>
      </w:pPr>
      <w:r w:rsidRPr="00BC2665">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03313" w:rsidRPr="00BC2665" w:rsidRDefault="00803313" w:rsidP="00753294">
      <w:pPr>
        <w:numPr>
          <w:ilvl w:val="1"/>
          <w:numId w:val="7"/>
        </w:numPr>
        <w:tabs>
          <w:tab w:val="left" w:pos="142"/>
          <w:tab w:val="center" w:pos="1134"/>
        </w:tabs>
        <w:ind w:left="0" w:firstLine="709"/>
        <w:jc w:val="both"/>
      </w:pPr>
      <w:r w:rsidRPr="00BC2665">
        <w:t>Заявка подлежит отклонению в случаях, если:</w:t>
      </w:r>
    </w:p>
    <w:p w:rsidR="00803313" w:rsidRPr="00BC2665" w:rsidRDefault="00803313" w:rsidP="00753294">
      <w:pPr>
        <w:numPr>
          <w:ilvl w:val="0"/>
          <w:numId w:val="8"/>
        </w:numPr>
        <w:tabs>
          <w:tab w:val="left" w:pos="142"/>
          <w:tab w:val="center" w:pos="1134"/>
        </w:tabs>
        <w:ind w:left="0" w:firstLine="709"/>
        <w:jc w:val="both"/>
      </w:pPr>
      <w:r w:rsidRPr="00BC2665">
        <w:t>участник не соответствует требованиям к участнику закупки, установленным в приглашении к участию в закупке способом сравнения цен;</w:t>
      </w:r>
    </w:p>
    <w:p w:rsidR="00803313" w:rsidRPr="00BC2665" w:rsidRDefault="00803313" w:rsidP="00753294">
      <w:pPr>
        <w:numPr>
          <w:ilvl w:val="0"/>
          <w:numId w:val="8"/>
        </w:numPr>
        <w:tabs>
          <w:tab w:val="left" w:pos="142"/>
          <w:tab w:val="center" w:pos="1134"/>
        </w:tabs>
        <w:ind w:left="0" w:firstLine="709"/>
        <w:jc w:val="both"/>
      </w:pPr>
      <w:r w:rsidRPr="00BC2665">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E2668C" w:rsidRPr="00BC2665" w:rsidRDefault="00E2668C" w:rsidP="00753294">
      <w:pPr>
        <w:numPr>
          <w:ilvl w:val="0"/>
          <w:numId w:val="8"/>
        </w:numPr>
        <w:tabs>
          <w:tab w:val="left" w:pos="142"/>
          <w:tab w:val="center" w:pos="1134"/>
        </w:tabs>
        <w:ind w:left="0" w:firstLine="709"/>
        <w:jc w:val="both"/>
      </w:pPr>
      <w:r w:rsidRPr="00BC2665">
        <w:t xml:space="preserve">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w:t>
      </w:r>
      <w:r w:rsidR="00E11440" w:rsidRPr="00BC2665">
        <w:t>приглашения к участию в закупке способом сравнения цен</w:t>
      </w:r>
      <w:r w:rsidRPr="00BC2665">
        <w:t>;</w:t>
      </w:r>
    </w:p>
    <w:p w:rsidR="00E2668C" w:rsidRPr="00BC2665" w:rsidRDefault="00E2668C" w:rsidP="00753294">
      <w:pPr>
        <w:numPr>
          <w:ilvl w:val="0"/>
          <w:numId w:val="8"/>
        </w:numPr>
        <w:tabs>
          <w:tab w:val="left" w:pos="142"/>
          <w:tab w:val="center" w:pos="1134"/>
        </w:tabs>
        <w:ind w:left="0" w:firstLine="709"/>
        <w:jc w:val="both"/>
      </w:pPr>
      <w:r w:rsidRPr="00BC2665">
        <w:t xml:space="preserve">превышения цены </w:t>
      </w:r>
      <w:r w:rsidR="007E204B" w:rsidRPr="00BC2665">
        <w:t>з</w:t>
      </w:r>
      <w:r w:rsidRPr="00BC2665">
        <w:t>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p>
    <w:p w:rsidR="00E2668C" w:rsidRPr="00BC2665" w:rsidRDefault="00E2668C" w:rsidP="00753294">
      <w:pPr>
        <w:numPr>
          <w:ilvl w:val="0"/>
          <w:numId w:val="8"/>
        </w:numPr>
        <w:tabs>
          <w:tab w:val="left" w:pos="142"/>
          <w:tab w:val="center" w:pos="1134"/>
        </w:tabs>
        <w:ind w:left="0" w:firstLine="709"/>
        <w:jc w:val="both"/>
      </w:pPr>
      <w:r w:rsidRPr="00BC2665">
        <w:lastRenderedPageBreak/>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E2668C" w:rsidRPr="00BC2665" w:rsidRDefault="00E2668C" w:rsidP="00753294">
      <w:pPr>
        <w:numPr>
          <w:ilvl w:val="0"/>
          <w:numId w:val="8"/>
        </w:numPr>
        <w:tabs>
          <w:tab w:val="left" w:pos="142"/>
          <w:tab w:val="center" w:pos="1134"/>
        </w:tabs>
        <w:ind w:left="0" w:firstLine="709"/>
        <w:jc w:val="both"/>
      </w:pPr>
      <w:r w:rsidRPr="00BC2665">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E2668C" w:rsidRPr="00BC2665" w:rsidRDefault="00E2668C" w:rsidP="00753294">
      <w:pPr>
        <w:numPr>
          <w:ilvl w:val="0"/>
          <w:numId w:val="8"/>
        </w:numPr>
        <w:tabs>
          <w:tab w:val="left" w:pos="142"/>
          <w:tab w:val="center" w:pos="1134"/>
        </w:tabs>
        <w:ind w:left="0" w:firstLine="709"/>
        <w:jc w:val="both"/>
      </w:pPr>
      <w:r w:rsidRPr="00BC2665">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E2668C" w:rsidRPr="00BC2665" w:rsidRDefault="00E2668C" w:rsidP="00753294">
      <w:pPr>
        <w:numPr>
          <w:ilvl w:val="0"/>
          <w:numId w:val="8"/>
        </w:numPr>
        <w:tabs>
          <w:tab w:val="left" w:pos="142"/>
          <w:tab w:val="center" w:pos="1134"/>
        </w:tabs>
        <w:ind w:left="0" w:firstLine="709"/>
        <w:jc w:val="both"/>
      </w:pPr>
      <w:r w:rsidRPr="00BC2665">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803313" w:rsidRPr="00BC2665" w:rsidRDefault="00E11440" w:rsidP="00753294">
      <w:pPr>
        <w:numPr>
          <w:ilvl w:val="0"/>
          <w:numId w:val="8"/>
        </w:numPr>
        <w:tabs>
          <w:tab w:val="left" w:pos="142"/>
          <w:tab w:val="center" w:pos="1134"/>
        </w:tabs>
        <w:ind w:left="0" w:firstLine="709"/>
        <w:jc w:val="both"/>
      </w:pPr>
      <w:r w:rsidRPr="00BC2665">
        <w:t>участник З</w:t>
      </w:r>
      <w:r w:rsidR="00803313" w:rsidRPr="00BC2665">
        <w:t>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803313" w:rsidRPr="00BC2665" w:rsidRDefault="00803313" w:rsidP="00753294">
      <w:pPr>
        <w:numPr>
          <w:ilvl w:val="1"/>
          <w:numId w:val="7"/>
        </w:numPr>
        <w:tabs>
          <w:tab w:val="left" w:pos="142"/>
          <w:tab w:val="center" w:pos="1134"/>
        </w:tabs>
        <w:ind w:left="0" w:firstLine="709"/>
        <w:jc w:val="both"/>
      </w:pPr>
      <w:r w:rsidRPr="00BC2665">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03313" w:rsidRPr="00BC2665" w:rsidRDefault="00803313" w:rsidP="00753294">
      <w:pPr>
        <w:numPr>
          <w:ilvl w:val="1"/>
          <w:numId w:val="7"/>
        </w:numPr>
        <w:tabs>
          <w:tab w:val="left" w:pos="142"/>
          <w:tab w:val="center" w:pos="1134"/>
        </w:tabs>
        <w:ind w:left="0" w:firstLine="709"/>
        <w:jc w:val="both"/>
      </w:pPr>
      <w:r w:rsidRPr="00BC2665">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803313" w:rsidRPr="00BC2665" w:rsidRDefault="00803313" w:rsidP="00753294">
      <w:pPr>
        <w:numPr>
          <w:ilvl w:val="1"/>
          <w:numId w:val="7"/>
        </w:numPr>
        <w:tabs>
          <w:tab w:val="left" w:pos="142"/>
          <w:tab w:val="center" w:pos="1134"/>
        </w:tabs>
        <w:ind w:left="0" w:firstLine="709"/>
        <w:jc w:val="both"/>
      </w:pPr>
      <w:r w:rsidRPr="00BC2665">
        <w:t xml:space="preserve">На основании результатов рассмотрения заявок принимается решение: </w:t>
      </w:r>
    </w:p>
    <w:p w:rsidR="00803313" w:rsidRPr="00BC2665" w:rsidRDefault="00803313" w:rsidP="00753294">
      <w:pPr>
        <w:numPr>
          <w:ilvl w:val="0"/>
          <w:numId w:val="9"/>
        </w:numPr>
        <w:tabs>
          <w:tab w:val="left" w:pos="142"/>
          <w:tab w:val="center" w:pos="1134"/>
        </w:tabs>
        <w:ind w:left="0" w:firstLine="709"/>
        <w:jc w:val="both"/>
      </w:pPr>
      <w:r w:rsidRPr="00BC2665">
        <w:t>о признании участника и/или заявки участника соответствующими требованиям приглашения к участию в закупке способом сравнения цен;</w:t>
      </w:r>
    </w:p>
    <w:p w:rsidR="00803313" w:rsidRPr="00BC2665" w:rsidRDefault="00803313" w:rsidP="00753294">
      <w:pPr>
        <w:numPr>
          <w:ilvl w:val="0"/>
          <w:numId w:val="9"/>
        </w:numPr>
        <w:tabs>
          <w:tab w:val="left" w:pos="142"/>
          <w:tab w:val="center" w:pos="1134"/>
        </w:tabs>
        <w:ind w:left="0" w:firstLine="709"/>
        <w:jc w:val="both"/>
      </w:pPr>
      <w:r w:rsidRPr="00BC2665">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50768C" w:rsidRPr="00BC2665" w:rsidRDefault="005E1A75" w:rsidP="00753294">
      <w:pPr>
        <w:numPr>
          <w:ilvl w:val="1"/>
          <w:numId w:val="7"/>
        </w:numPr>
        <w:tabs>
          <w:tab w:val="left" w:pos="142"/>
          <w:tab w:val="center" w:pos="1134"/>
        </w:tabs>
        <w:ind w:left="0" w:firstLine="709"/>
        <w:jc w:val="both"/>
      </w:pPr>
      <w:r w:rsidRPr="00BC2665">
        <w:t>П</w:t>
      </w:r>
      <w:r w:rsidR="00803313" w:rsidRPr="00BC2665">
        <w:t>о результатам рассмотрения заявок участников составляется</w:t>
      </w:r>
      <w:r w:rsidRPr="00BC2665">
        <w:t xml:space="preserve"> </w:t>
      </w:r>
      <w:r w:rsidR="004D50C4" w:rsidRPr="00BC2665">
        <w:t>Аналитическая записка</w:t>
      </w:r>
      <w:r w:rsidR="00803313" w:rsidRPr="00BC2665">
        <w:t>, в которо</w:t>
      </w:r>
      <w:r w:rsidR="004D50C4" w:rsidRPr="00BC2665">
        <w:t>й</w:t>
      </w:r>
      <w:r w:rsidR="00803313" w:rsidRPr="00BC2665">
        <w:t xml:space="preserve">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w:t>
      </w:r>
      <w:r w:rsidR="00460DC6" w:rsidRPr="00BC2665">
        <w:t>.</w:t>
      </w:r>
      <w:r w:rsidR="00803313" w:rsidRPr="00BC2665">
        <w:t xml:space="preserve"> </w:t>
      </w:r>
    </w:p>
    <w:p w:rsidR="00803313" w:rsidRPr="00BC2665" w:rsidRDefault="00803313" w:rsidP="00753294">
      <w:pPr>
        <w:numPr>
          <w:ilvl w:val="1"/>
          <w:numId w:val="7"/>
        </w:numPr>
        <w:tabs>
          <w:tab w:val="left" w:pos="142"/>
          <w:tab w:val="center" w:pos="1134"/>
        </w:tabs>
        <w:ind w:left="0" w:firstLine="709"/>
        <w:jc w:val="both"/>
      </w:pPr>
      <w:r w:rsidRPr="00BC2665">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803313" w:rsidRPr="00BC2665" w:rsidRDefault="00803313" w:rsidP="00753294">
      <w:pPr>
        <w:numPr>
          <w:ilvl w:val="1"/>
          <w:numId w:val="7"/>
        </w:numPr>
        <w:tabs>
          <w:tab w:val="left" w:pos="142"/>
          <w:tab w:val="center" w:pos="1134"/>
        </w:tabs>
        <w:ind w:left="0" w:firstLine="709"/>
        <w:jc w:val="both"/>
      </w:pPr>
      <w:r w:rsidRPr="00BC2665">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803313" w:rsidRPr="00BC2665" w:rsidRDefault="00803313" w:rsidP="00753294">
      <w:pPr>
        <w:numPr>
          <w:ilvl w:val="1"/>
          <w:numId w:val="7"/>
        </w:numPr>
        <w:tabs>
          <w:tab w:val="left" w:pos="142"/>
          <w:tab w:val="center" w:pos="1134"/>
        </w:tabs>
        <w:ind w:left="0" w:firstLine="709"/>
        <w:jc w:val="both"/>
      </w:pPr>
      <w:r w:rsidRPr="00BC2665">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803313" w:rsidRPr="00BC2665" w:rsidRDefault="00803313" w:rsidP="00753294">
      <w:pPr>
        <w:numPr>
          <w:ilvl w:val="1"/>
          <w:numId w:val="7"/>
        </w:numPr>
        <w:tabs>
          <w:tab w:val="left" w:pos="142"/>
          <w:tab w:val="center" w:pos="1134"/>
        </w:tabs>
        <w:ind w:left="0" w:firstLine="709"/>
        <w:jc w:val="both"/>
      </w:pPr>
      <w:r w:rsidRPr="00BC2665">
        <w:lastRenderedPageBreak/>
        <w:t xml:space="preserve">Основания, порядок и последствия признания закупки несостоявшейся установлены Положением о закупке Заказчика. </w:t>
      </w:r>
    </w:p>
    <w:p w:rsidR="0050768C" w:rsidRPr="00BC2665" w:rsidRDefault="00803313" w:rsidP="00753294">
      <w:pPr>
        <w:numPr>
          <w:ilvl w:val="1"/>
          <w:numId w:val="7"/>
        </w:numPr>
        <w:tabs>
          <w:tab w:val="left" w:pos="142"/>
          <w:tab w:val="center" w:pos="1134"/>
        </w:tabs>
        <w:ind w:left="0" w:firstLine="709"/>
        <w:jc w:val="both"/>
      </w:pPr>
      <w:r w:rsidRPr="00BC2665">
        <w:t>Инициатор закупки вправе отказаться от проведения закупки способом сравнения цен в любое время до подписания договора, без каких-либо последствий для себя</w:t>
      </w:r>
      <w:r w:rsidR="0005082A" w:rsidRPr="00BC2665">
        <w:t>.</w:t>
      </w:r>
      <w:r w:rsidRPr="00BC2665">
        <w:t xml:space="preserve"> </w:t>
      </w:r>
      <w:r w:rsidR="0005082A" w:rsidRPr="00BC2665">
        <w:t xml:space="preserve"> Инициатор закупки оставляет за собой право уведомить об отказе от проведения закупки </w:t>
      </w:r>
      <w:r w:rsidR="00F71231" w:rsidRPr="00BC2665">
        <w:t>участников,</w:t>
      </w:r>
      <w:r w:rsidR="0005082A" w:rsidRPr="00BC2665">
        <w:t xml:space="preserve"> представивших свои заявки. </w:t>
      </w:r>
    </w:p>
    <w:p w:rsidR="00803313" w:rsidRPr="00BC2665" w:rsidRDefault="00803313" w:rsidP="00753294">
      <w:pPr>
        <w:numPr>
          <w:ilvl w:val="1"/>
          <w:numId w:val="7"/>
        </w:numPr>
        <w:tabs>
          <w:tab w:val="left" w:pos="142"/>
          <w:tab w:val="center" w:pos="1134"/>
        </w:tabs>
        <w:ind w:left="0" w:firstLine="709"/>
        <w:jc w:val="both"/>
      </w:pPr>
      <w:r w:rsidRPr="00BC2665">
        <w:t>Рассмотрение жалоб и обращений участников закупки осуществляется в порядке, предусмотренном Положением о закупке Заказчика.</w:t>
      </w:r>
    </w:p>
    <w:p w:rsidR="00803313" w:rsidRPr="00BC2665" w:rsidRDefault="00803313" w:rsidP="00753294">
      <w:pPr>
        <w:tabs>
          <w:tab w:val="left" w:pos="142"/>
          <w:tab w:val="center" w:pos="1134"/>
        </w:tabs>
        <w:ind w:left="567" w:firstLine="709"/>
        <w:jc w:val="both"/>
      </w:pPr>
    </w:p>
    <w:p w:rsidR="00803313" w:rsidRPr="00BC2665" w:rsidRDefault="00803313" w:rsidP="00753294">
      <w:pPr>
        <w:pStyle w:val="affc"/>
        <w:numPr>
          <w:ilvl w:val="0"/>
          <w:numId w:val="7"/>
        </w:numPr>
        <w:tabs>
          <w:tab w:val="left" w:pos="142"/>
          <w:tab w:val="left" w:pos="851"/>
          <w:tab w:val="center" w:pos="1134"/>
        </w:tabs>
        <w:spacing w:before="0" w:after="0"/>
        <w:ind w:left="0" w:firstLine="709"/>
        <w:jc w:val="both"/>
        <w:rPr>
          <w:rFonts w:ascii="Times New Roman" w:hAnsi="Times New Roman"/>
          <w:sz w:val="24"/>
          <w:szCs w:val="24"/>
        </w:rPr>
      </w:pPr>
      <w:r w:rsidRPr="00BC2665">
        <w:rPr>
          <w:rFonts w:ascii="Times New Roman" w:hAnsi="Times New Roman"/>
          <w:sz w:val="24"/>
          <w:szCs w:val="24"/>
        </w:rPr>
        <w:t>ПОРЯДОК ЗАКЛЮЧЕНИЯ ДОГОВОРА</w:t>
      </w:r>
    </w:p>
    <w:p w:rsidR="00A52765" w:rsidRPr="00BC2665" w:rsidRDefault="00803313" w:rsidP="00753294">
      <w:pPr>
        <w:numPr>
          <w:ilvl w:val="1"/>
          <w:numId w:val="7"/>
        </w:numPr>
        <w:tabs>
          <w:tab w:val="left" w:pos="142"/>
          <w:tab w:val="center" w:pos="1134"/>
        </w:tabs>
        <w:ind w:left="0" w:firstLine="709"/>
        <w:jc w:val="both"/>
      </w:pPr>
      <w:r w:rsidRPr="00BC2665">
        <w:t>Договор по результатам закупки</w:t>
      </w:r>
      <w:r w:rsidR="00A52765" w:rsidRPr="00BC2665">
        <w:t xml:space="preserve">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803313" w:rsidRPr="00BC2665" w:rsidRDefault="00A52765" w:rsidP="00753294">
      <w:pPr>
        <w:numPr>
          <w:ilvl w:val="1"/>
          <w:numId w:val="7"/>
        </w:numPr>
        <w:tabs>
          <w:tab w:val="left" w:pos="142"/>
          <w:tab w:val="center" w:pos="1134"/>
        </w:tabs>
        <w:ind w:left="0" w:firstLine="709"/>
        <w:jc w:val="both"/>
      </w:pPr>
      <w:r w:rsidRPr="00BC2665">
        <w:t>Договор</w:t>
      </w:r>
      <w:r w:rsidR="00803313" w:rsidRPr="00BC2665">
        <w:t xml:space="preserve"> </w:t>
      </w:r>
      <w:r w:rsidRPr="00BC2665">
        <w:t xml:space="preserve">по результатам закупки </w:t>
      </w:r>
      <w:r w:rsidR="00803313" w:rsidRPr="00BC2665">
        <w:t xml:space="preserve">заключается в сроки, </w:t>
      </w:r>
      <w:r w:rsidR="007A2C89" w:rsidRPr="00BC2665">
        <w:t>предусмотренные нормами действующего законодательства и Договорного регламента Общества</w:t>
      </w:r>
      <w:r w:rsidR="00803313" w:rsidRPr="00BC2665">
        <w:t>.</w:t>
      </w:r>
    </w:p>
    <w:p w:rsidR="00803313" w:rsidRDefault="00803313" w:rsidP="00753294">
      <w:pPr>
        <w:numPr>
          <w:ilvl w:val="1"/>
          <w:numId w:val="7"/>
        </w:numPr>
        <w:tabs>
          <w:tab w:val="left" w:pos="142"/>
          <w:tab w:val="center" w:pos="1134"/>
        </w:tabs>
        <w:ind w:left="0" w:firstLine="709"/>
        <w:jc w:val="both"/>
      </w:pPr>
      <w:r w:rsidRPr="00BC2665">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8B04AF" w:rsidRDefault="008B04AF" w:rsidP="00753294">
      <w:pPr>
        <w:tabs>
          <w:tab w:val="left" w:pos="142"/>
          <w:tab w:val="center" w:pos="1134"/>
        </w:tabs>
        <w:ind w:firstLine="709"/>
        <w:jc w:val="both"/>
      </w:pPr>
    </w:p>
    <w:p w:rsidR="008B04AF" w:rsidRDefault="008B04AF" w:rsidP="00753294">
      <w:pPr>
        <w:tabs>
          <w:tab w:val="left" w:pos="142"/>
          <w:tab w:val="center" w:pos="1134"/>
        </w:tabs>
        <w:ind w:firstLine="709"/>
        <w:jc w:val="both"/>
      </w:pPr>
    </w:p>
    <w:p w:rsidR="008B04AF" w:rsidRDefault="008B04AF" w:rsidP="00753294">
      <w:pPr>
        <w:tabs>
          <w:tab w:val="left" w:pos="142"/>
          <w:tab w:val="center" w:pos="1134"/>
        </w:tabs>
        <w:ind w:firstLine="709"/>
        <w:jc w:val="both"/>
      </w:pPr>
    </w:p>
    <w:p w:rsidR="008B04AF" w:rsidRDefault="00753294" w:rsidP="00753294">
      <w:pPr>
        <w:ind w:firstLine="709"/>
      </w:pPr>
      <w:r>
        <w:t>Начальник управления безопасности</w:t>
      </w:r>
      <w:r>
        <w:tab/>
      </w:r>
      <w:r>
        <w:tab/>
      </w:r>
      <w:r>
        <w:tab/>
      </w:r>
      <w:r>
        <w:tab/>
      </w:r>
      <w:r>
        <w:tab/>
        <w:t>И.А. Шевченко</w:t>
      </w:r>
    </w:p>
    <w:p w:rsidR="008B04AF" w:rsidRPr="00BC2665" w:rsidRDefault="008B04AF" w:rsidP="00753294">
      <w:pPr>
        <w:tabs>
          <w:tab w:val="left" w:pos="142"/>
          <w:tab w:val="center" w:pos="1134"/>
        </w:tabs>
        <w:ind w:firstLine="709"/>
        <w:jc w:val="both"/>
      </w:pPr>
    </w:p>
    <w:p w:rsidR="00803313" w:rsidRPr="00BC2665" w:rsidRDefault="00803313" w:rsidP="008E6827">
      <w:pPr>
        <w:pStyle w:val="affc"/>
        <w:numPr>
          <w:ilvl w:val="0"/>
          <w:numId w:val="7"/>
        </w:numPr>
        <w:tabs>
          <w:tab w:val="left" w:pos="142"/>
          <w:tab w:val="center" w:pos="1134"/>
        </w:tabs>
        <w:spacing w:before="0" w:after="0"/>
        <w:ind w:left="0" w:firstLine="567"/>
        <w:jc w:val="both"/>
        <w:sectPr w:rsidR="00803313" w:rsidRPr="00BC2665" w:rsidSect="008E6827">
          <w:footerReference w:type="even" r:id="rId11"/>
          <w:footerReference w:type="default" r:id="rId12"/>
          <w:pgSz w:w="11906" w:h="16838" w:code="9"/>
          <w:pgMar w:top="851" w:right="850" w:bottom="1134" w:left="1276" w:header="709" w:footer="709" w:gutter="0"/>
          <w:cols w:space="708"/>
          <w:docGrid w:linePitch="360"/>
        </w:sectPr>
      </w:pPr>
    </w:p>
    <w:p w:rsidR="00803313" w:rsidRPr="00BC2665" w:rsidRDefault="00803313" w:rsidP="008E6827">
      <w:pPr>
        <w:pStyle w:val="affc"/>
        <w:numPr>
          <w:ilvl w:val="0"/>
          <w:numId w:val="7"/>
        </w:numPr>
        <w:tabs>
          <w:tab w:val="left" w:pos="142"/>
          <w:tab w:val="center" w:pos="567"/>
          <w:tab w:val="left" w:pos="3686"/>
        </w:tabs>
        <w:spacing w:before="0" w:after="0"/>
        <w:ind w:left="0" w:firstLine="0"/>
        <w:rPr>
          <w:rFonts w:ascii="Times New Roman" w:hAnsi="Times New Roman"/>
          <w:sz w:val="24"/>
          <w:szCs w:val="24"/>
        </w:rPr>
      </w:pPr>
      <w:r w:rsidRPr="00BC2665">
        <w:rPr>
          <w:rFonts w:ascii="Times New Roman" w:hAnsi="Times New Roman"/>
          <w:sz w:val="24"/>
          <w:szCs w:val="24"/>
        </w:rPr>
        <w:lastRenderedPageBreak/>
        <w:t>ОБРАЗЦЫ ФОРМ, ДЛЯ ЗАПОЛНЕНИЯ УЧАСТНИКАМИ ЗАКУПКИ</w:t>
      </w:r>
    </w:p>
    <w:p w:rsidR="00803313" w:rsidRPr="00BC2665" w:rsidRDefault="00803313" w:rsidP="00803313">
      <w:pPr>
        <w:pStyle w:val="aff4"/>
        <w:spacing w:before="40" w:line="240" w:lineRule="auto"/>
        <w:jc w:val="right"/>
        <w:rPr>
          <w:b/>
        </w:rPr>
      </w:pPr>
    </w:p>
    <w:p w:rsidR="00803313" w:rsidRPr="00BC2665" w:rsidRDefault="00803313" w:rsidP="00803313">
      <w:pPr>
        <w:pStyle w:val="aff4"/>
        <w:spacing w:before="40" w:line="240" w:lineRule="auto"/>
        <w:jc w:val="center"/>
        <w:outlineLvl w:val="1"/>
        <w:rPr>
          <w:b/>
        </w:rPr>
      </w:pPr>
      <w:r w:rsidRPr="00BC2665">
        <w:rPr>
          <w:b/>
        </w:rPr>
        <w:t xml:space="preserve">ФОРМА 1 ЗАЯВКА НА УЧАСТИЕ В ЗАКУПКЕ СПОСОБОМ СРАВНЕНИЯ ЦЕН </w:t>
      </w:r>
    </w:p>
    <w:p w:rsidR="00803313" w:rsidRPr="00BC2665" w:rsidRDefault="00803313" w:rsidP="00803313">
      <w:pPr>
        <w:pStyle w:val="aff4"/>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803313" w:rsidRPr="00BC2665" w:rsidTr="008E6827">
        <w:tc>
          <w:tcPr>
            <w:tcW w:w="4248" w:type="dxa"/>
          </w:tcPr>
          <w:p w:rsidR="00803313" w:rsidRPr="00BC2665" w:rsidRDefault="00803313" w:rsidP="008E6827">
            <w:pPr>
              <w:tabs>
                <w:tab w:val="left" w:pos="7938"/>
              </w:tabs>
              <w:jc w:val="center"/>
              <w:rPr>
                <w:b/>
                <w:bCs/>
                <w:snapToGrid w:val="0"/>
                <w:sz w:val="22"/>
                <w:szCs w:val="22"/>
              </w:rPr>
            </w:pPr>
          </w:p>
          <w:p w:rsidR="00803313" w:rsidRPr="00BC2665" w:rsidRDefault="00803313" w:rsidP="008E6827">
            <w:pPr>
              <w:tabs>
                <w:tab w:val="left" w:pos="7938"/>
              </w:tabs>
              <w:jc w:val="center"/>
              <w:rPr>
                <w:b/>
                <w:bCs/>
                <w:snapToGrid w:val="0"/>
                <w:sz w:val="22"/>
                <w:szCs w:val="22"/>
              </w:rPr>
            </w:pPr>
            <w:r w:rsidRPr="00BC2665">
              <w:rPr>
                <w:b/>
                <w:bCs/>
                <w:snapToGrid w:val="0"/>
                <w:sz w:val="22"/>
                <w:szCs w:val="22"/>
              </w:rPr>
              <w:t>Фирменный бланк участника закупки</w:t>
            </w:r>
          </w:p>
          <w:p w:rsidR="00803313" w:rsidRPr="00BC2665" w:rsidRDefault="00803313" w:rsidP="008E6827">
            <w:pPr>
              <w:tabs>
                <w:tab w:val="left" w:pos="7938"/>
              </w:tabs>
              <w:jc w:val="center"/>
              <w:rPr>
                <w:b/>
                <w:bCs/>
                <w:snapToGrid w:val="0"/>
                <w:sz w:val="22"/>
                <w:szCs w:val="22"/>
              </w:rPr>
            </w:pPr>
          </w:p>
          <w:p w:rsidR="00803313" w:rsidRPr="00BC2665" w:rsidRDefault="00803313" w:rsidP="008E6827">
            <w:pPr>
              <w:tabs>
                <w:tab w:val="left" w:pos="7938"/>
              </w:tabs>
              <w:jc w:val="center"/>
              <w:rPr>
                <w:b/>
                <w:bCs/>
                <w:snapToGrid w:val="0"/>
                <w:sz w:val="22"/>
                <w:szCs w:val="22"/>
              </w:rPr>
            </w:pPr>
            <w:r w:rsidRPr="00BC2665">
              <w:rPr>
                <w:bCs/>
                <w:snapToGrid w:val="0"/>
                <w:sz w:val="22"/>
                <w:szCs w:val="22"/>
              </w:rPr>
              <w:t>«_____»__________года  №______</w:t>
            </w:r>
          </w:p>
        </w:tc>
        <w:tc>
          <w:tcPr>
            <w:tcW w:w="5358" w:type="dxa"/>
          </w:tcPr>
          <w:p w:rsidR="00803313" w:rsidRPr="00BC2665" w:rsidRDefault="00803313" w:rsidP="008E6827">
            <w:pPr>
              <w:suppressAutoHyphens/>
              <w:ind w:left="74"/>
              <w:rPr>
                <w:b/>
                <w:snapToGrid w:val="0"/>
                <w:sz w:val="23"/>
                <w:szCs w:val="23"/>
              </w:rPr>
            </w:pPr>
            <w:r w:rsidRPr="00BC2665">
              <w:rPr>
                <w:b/>
                <w:snapToGrid w:val="0"/>
                <w:sz w:val="23"/>
                <w:szCs w:val="23"/>
              </w:rPr>
              <w:t>Инициатору закупки [указывается наименование инициатора закупки]</w:t>
            </w:r>
          </w:p>
          <w:p w:rsidR="00803313" w:rsidRPr="00BC2665" w:rsidRDefault="00803313" w:rsidP="008E6827">
            <w:pPr>
              <w:tabs>
                <w:tab w:val="left" w:pos="7938"/>
              </w:tabs>
              <w:ind w:left="72"/>
              <w:rPr>
                <w:i/>
                <w:snapToGrid w:val="0"/>
                <w:sz w:val="22"/>
                <w:szCs w:val="22"/>
              </w:rPr>
            </w:pPr>
            <w:r w:rsidRPr="00BC2665">
              <w:rPr>
                <w:b/>
                <w:snapToGrid w:val="0"/>
                <w:sz w:val="22"/>
                <w:szCs w:val="22"/>
              </w:rPr>
              <w:t xml:space="preserve">____________________________________ </w:t>
            </w:r>
            <w:r w:rsidRPr="00BC2665">
              <w:rPr>
                <w:i/>
                <w:snapToGrid w:val="0"/>
                <w:sz w:val="22"/>
                <w:szCs w:val="22"/>
              </w:rPr>
              <w:t>____[указывается ФИО и должность].</w:t>
            </w:r>
          </w:p>
          <w:p w:rsidR="00803313" w:rsidRPr="00BC2665" w:rsidRDefault="00803313" w:rsidP="008E6827">
            <w:pPr>
              <w:tabs>
                <w:tab w:val="left" w:pos="7938"/>
              </w:tabs>
              <w:ind w:left="72"/>
              <w:rPr>
                <w:b/>
                <w:bCs/>
                <w:snapToGrid w:val="0"/>
                <w:sz w:val="22"/>
                <w:szCs w:val="22"/>
              </w:rPr>
            </w:pPr>
          </w:p>
        </w:tc>
      </w:tr>
    </w:tbl>
    <w:p w:rsidR="00803313" w:rsidRPr="00BC2665" w:rsidRDefault="00803313" w:rsidP="00803313">
      <w:pPr>
        <w:tabs>
          <w:tab w:val="left" w:pos="7938"/>
        </w:tabs>
        <w:ind w:firstLine="4820"/>
        <w:jc w:val="center"/>
        <w:rPr>
          <w:b/>
          <w:bCs/>
          <w:snapToGrid w:val="0"/>
          <w:sz w:val="22"/>
          <w:szCs w:val="22"/>
        </w:rPr>
      </w:pPr>
    </w:p>
    <w:p w:rsidR="00803313" w:rsidRPr="00BC2665" w:rsidRDefault="00803313" w:rsidP="00803313">
      <w:pPr>
        <w:tabs>
          <w:tab w:val="left" w:pos="7938"/>
        </w:tabs>
        <w:ind w:firstLine="4820"/>
        <w:jc w:val="center"/>
        <w:rPr>
          <w:b/>
          <w:bCs/>
          <w:snapToGrid w:val="0"/>
          <w:sz w:val="22"/>
          <w:szCs w:val="22"/>
        </w:rPr>
      </w:pPr>
    </w:p>
    <w:p w:rsidR="00803313" w:rsidRPr="00BC2665" w:rsidRDefault="00803313" w:rsidP="00803313">
      <w:pPr>
        <w:widowControl w:val="0"/>
        <w:autoSpaceDE w:val="0"/>
        <w:autoSpaceDN w:val="0"/>
        <w:adjustRightInd w:val="0"/>
        <w:rPr>
          <w:bCs/>
          <w:sz w:val="22"/>
          <w:szCs w:val="22"/>
        </w:rPr>
      </w:pPr>
      <w:r w:rsidRPr="00BC2665">
        <w:rPr>
          <w:bCs/>
          <w:snapToGrid w:val="0"/>
        </w:rPr>
        <w:t xml:space="preserve">Изучив Приглашение на участие в закупке способом сравнения цен от [указывается дата и № приглашения]    </w:t>
      </w:r>
      <w:r w:rsidRPr="00BC2665">
        <w:rPr>
          <w:bCs/>
          <w:sz w:val="22"/>
          <w:szCs w:val="22"/>
        </w:rPr>
        <w:t xml:space="preserve">______________________________________________________________ </w:t>
      </w:r>
    </w:p>
    <w:p w:rsidR="00803313" w:rsidRPr="00BC2665" w:rsidRDefault="00803313" w:rsidP="00803313">
      <w:pPr>
        <w:suppressAutoHyphens/>
        <w:overflowPunct w:val="0"/>
        <w:autoSpaceDE w:val="0"/>
        <w:autoSpaceDN w:val="0"/>
        <w:adjustRightInd w:val="0"/>
        <w:rPr>
          <w:bCs/>
          <w:sz w:val="22"/>
          <w:szCs w:val="22"/>
          <w:vertAlign w:val="superscript"/>
        </w:rPr>
      </w:pPr>
      <w:r w:rsidRPr="00BC2665">
        <w:rPr>
          <w:bCs/>
          <w:sz w:val="22"/>
          <w:szCs w:val="22"/>
          <w:vertAlign w:val="superscript"/>
        </w:rPr>
        <w:t>(полное наименование Участника закупки способом сравнения цен с указанием организационно-правовой формы)</w:t>
      </w:r>
    </w:p>
    <w:p w:rsidR="00803313" w:rsidRPr="00BC2665" w:rsidRDefault="00803313" w:rsidP="00803313">
      <w:pPr>
        <w:suppressAutoHyphens/>
        <w:overflowPunct w:val="0"/>
        <w:autoSpaceDE w:val="0"/>
        <w:autoSpaceDN w:val="0"/>
        <w:adjustRightInd w:val="0"/>
        <w:rPr>
          <w:bCs/>
          <w:szCs w:val="22"/>
        </w:rPr>
      </w:pPr>
      <w:r w:rsidRPr="00BC2665">
        <w:rPr>
          <w:bCs/>
          <w:szCs w:val="22"/>
        </w:rPr>
        <w:t>зарегистрированное по адресу</w:t>
      </w:r>
    </w:p>
    <w:p w:rsidR="00803313" w:rsidRPr="00BC2665" w:rsidRDefault="00803313" w:rsidP="00803313">
      <w:pPr>
        <w:suppressAutoHyphens/>
        <w:overflowPunct w:val="0"/>
        <w:autoSpaceDE w:val="0"/>
        <w:autoSpaceDN w:val="0"/>
        <w:adjustRightInd w:val="0"/>
        <w:rPr>
          <w:bCs/>
          <w:sz w:val="22"/>
          <w:szCs w:val="22"/>
        </w:rPr>
      </w:pPr>
    </w:p>
    <w:p w:rsidR="00803313" w:rsidRPr="00BC2665" w:rsidRDefault="00803313" w:rsidP="00803313">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803313" w:rsidRPr="00BC2665" w:rsidRDefault="00803313" w:rsidP="00803313">
      <w:pPr>
        <w:suppressAutoHyphens/>
        <w:overflowPunct w:val="0"/>
        <w:autoSpaceDE w:val="0"/>
        <w:autoSpaceDN w:val="0"/>
        <w:adjustRightInd w:val="0"/>
        <w:rPr>
          <w:bCs/>
          <w:sz w:val="22"/>
          <w:szCs w:val="22"/>
          <w:vertAlign w:val="superscript"/>
        </w:rPr>
      </w:pPr>
      <w:r w:rsidRPr="00BC2665">
        <w:rPr>
          <w:bCs/>
          <w:sz w:val="22"/>
          <w:szCs w:val="22"/>
          <w:vertAlign w:val="superscript"/>
        </w:rPr>
        <w:t>(адрес места нахождения Участника закупки способом сравнения цен)</w:t>
      </w:r>
    </w:p>
    <w:p w:rsidR="00803313" w:rsidRPr="00BC2665" w:rsidRDefault="00803313" w:rsidP="00803313">
      <w:pPr>
        <w:suppressAutoHyphens/>
        <w:overflowPunct w:val="0"/>
        <w:autoSpaceDE w:val="0"/>
        <w:autoSpaceDN w:val="0"/>
        <w:adjustRightInd w:val="0"/>
        <w:rPr>
          <w:bCs/>
          <w:sz w:val="22"/>
          <w:szCs w:val="22"/>
        </w:rPr>
      </w:pPr>
    </w:p>
    <w:p w:rsidR="00803313" w:rsidRPr="00BC2665" w:rsidRDefault="00803313" w:rsidP="00803313">
      <w:pPr>
        <w:suppressAutoHyphens/>
        <w:overflowPunct w:val="0"/>
        <w:autoSpaceDE w:val="0"/>
        <w:autoSpaceDN w:val="0"/>
        <w:adjustRightInd w:val="0"/>
        <w:rPr>
          <w:bCs/>
          <w:szCs w:val="22"/>
        </w:rPr>
      </w:pPr>
      <w:r w:rsidRPr="00BC2665">
        <w:rPr>
          <w:bCs/>
          <w:szCs w:val="22"/>
        </w:rPr>
        <w:t>предлагает заключить Договор на:</w:t>
      </w:r>
    </w:p>
    <w:p w:rsidR="00803313" w:rsidRPr="00BC2665" w:rsidRDefault="00803313" w:rsidP="00803313">
      <w:pPr>
        <w:suppressAutoHyphens/>
        <w:overflowPunct w:val="0"/>
        <w:autoSpaceDE w:val="0"/>
        <w:autoSpaceDN w:val="0"/>
        <w:adjustRightInd w:val="0"/>
        <w:rPr>
          <w:bCs/>
          <w:sz w:val="22"/>
          <w:szCs w:val="22"/>
        </w:rPr>
      </w:pPr>
    </w:p>
    <w:p w:rsidR="00803313" w:rsidRPr="00BC2665" w:rsidRDefault="00803313" w:rsidP="00803313">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803313" w:rsidRPr="00BC2665" w:rsidRDefault="00803313" w:rsidP="00803313">
      <w:pPr>
        <w:ind w:firstLine="851"/>
        <w:rPr>
          <w:szCs w:val="23"/>
          <w:vertAlign w:val="superscript"/>
        </w:rPr>
      </w:pPr>
      <w:r w:rsidRPr="00BC2665">
        <w:rPr>
          <w:sz w:val="22"/>
          <w:vertAlign w:val="superscript"/>
        </w:rPr>
        <w:t>(наименование закупки способом сравнения цен)</w:t>
      </w:r>
    </w:p>
    <w:p w:rsidR="00803313" w:rsidRPr="00BC2665" w:rsidRDefault="00803313" w:rsidP="00803313">
      <w:pPr>
        <w:suppressAutoHyphens/>
        <w:overflowPunct w:val="0"/>
        <w:autoSpaceDE w:val="0"/>
        <w:autoSpaceDN w:val="0"/>
        <w:adjustRightInd w:val="0"/>
        <w:rPr>
          <w:bCs/>
          <w:szCs w:val="23"/>
        </w:rPr>
      </w:pPr>
    </w:p>
    <w:p w:rsidR="00803313" w:rsidRPr="00BC2665" w:rsidRDefault="00803313" w:rsidP="00803313">
      <w:pPr>
        <w:suppressAutoHyphens/>
        <w:overflowPunct w:val="0"/>
        <w:autoSpaceDE w:val="0"/>
        <w:autoSpaceDN w:val="0"/>
        <w:adjustRightInd w:val="0"/>
        <w:rPr>
          <w:bCs/>
          <w:szCs w:val="22"/>
        </w:rPr>
      </w:pPr>
    </w:p>
    <w:tbl>
      <w:tblPr>
        <w:tblW w:w="9747" w:type="dxa"/>
        <w:tblLayout w:type="fixed"/>
        <w:tblLook w:val="01E0" w:firstRow="1" w:lastRow="1" w:firstColumn="1" w:lastColumn="1" w:noHBand="0" w:noVBand="0"/>
      </w:tblPr>
      <w:tblGrid>
        <w:gridCol w:w="5387"/>
        <w:gridCol w:w="4360"/>
      </w:tblGrid>
      <w:tr w:rsidR="00E2668C" w:rsidRPr="00BC2665" w:rsidTr="00FD5A63">
        <w:trPr>
          <w:cantSplit/>
        </w:trPr>
        <w:tc>
          <w:tcPr>
            <w:tcW w:w="5387" w:type="dxa"/>
          </w:tcPr>
          <w:p w:rsidR="00E2668C" w:rsidRPr="00BC2665" w:rsidRDefault="00E2668C" w:rsidP="00FD5A63">
            <w:pPr>
              <w:rPr>
                <w:b/>
              </w:rPr>
            </w:pPr>
            <w:r w:rsidRPr="00BC2665">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E2668C" w:rsidRPr="00BC2665" w:rsidRDefault="00E2668C" w:rsidP="00FD5A63">
            <w:r w:rsidRPr="00BC2665">
              <w:t>_________________________________*</w:t>
            </w:r>
          </w:p>
          <w:p w:rsidR="00E2668C" w:rsidRPr="00BC2665" w:rsidRDefault="00E2668C" w:rsidP="00FD5A63">
            <w:pPr>
              <w:rPr>
                <w:b/>
              </w:rPr>
            </w:pPr>
            <w:r w:rsidRPr="00BC2665">
              <w:rPr>
                <w:b/>
                <w:vertAlign w:val="superscript"/>
              </w:rPr>
              <w:t>(итоговая стоимость, рублей, с НДС)</w:t>
            </w:r>
          </w:p>
        </w:tc>
      </w:tr>
      <w:tr w:rsidR="00E2668C" w:rsidRPr="00BC2665" w:rsidTr="00FD5A63">
        <w:trPr>
          <w:cantSplit/>
        </w:trPr>
        <w:tc>
          <w:tcPr>
            <w:tcW w:w="5387" w:type="dxa"/>
          </w:tcPr>
          <w:p w:rsidR="00E2668C" w:rsidRPr="00BC2665" w:rsidRDefault="00E53013" w:rsidP="00FD5A63">
            <w:r w:rsidRPr="00BC2665">
              <w:t>в том числе</w:t>
            </w:r>
            <w:r w:rsidR="00E2668C" w:rsidRPr="00BC2665">
              <w:t xml:space="preserve"> НДС, руб. (либо НДС не облагается</w:t>
            </w:r>
          </w:p>
          <w:p w:rsidR="00E2668C" w:rsidRPr="00BC2665" w:rsidRDefault="00E2668C" w:rsidP="00E2668C">
            <w:r w:rsidRPr="00BC2665">
              <w:t>если участник применяет упрощенную систему налогообложения)</w:t>
            </w:r>
          </w:p>
        </w:tc>
        <w:tc>
          <w:tcPr>
            <w:tcW w:w="4360" w:type="dxa"/>
          </w:tcPr>
          <w:p w:rsidR="00E2668C" w:rsidRPr="00BC2665" w:rsidRDefault="00E2668C" w:rsidP="00FD5A63">
            <w:r w:rsidRPr="00BC2665">
              <w:t>_________________________________*</w:t>
            </w:r>
          </w:p>
          <w:p w:rsidR="00E2668C" w:rsidRPr="00BC2665" w:rsidRDefault="00E2668C" w:rsidP="00FD5A63">
            <w:r w:rsidRPr="00BC2665">
              <w:rPr>
                <w:vertAlign w:val="superscript"/>
              </w:rPr>
              <w:t>(НДС по итоговой стоимости, рублей)</w:t>
            </w:r>
          </w:p>
        </w:tc>
      </w:tr>
      <w:tr w:rsidR="00E2668C" w:rsidRPr="00BC2665" w:rsidTr="00FD5A63">
        <w:trPr>
          <w:cantSplit/>
        </w:trPr>
        <w:tc>
          <w:tcPr>
            <w:tcW w:w="5387" w:type="dxa"/>
          </w:tcPr>
          <w:p w:rsidR="00E2668C" w:rsidRPr="00BC2665" w:rsidRDefault="00E2668C" w:rsidP="00FD5A63"/>
          <w:p w:rsidR="00E2668C" w:rsidRPr="00BC2665" w:rsidRDefault="00E2668C" w:rsidP="00FD5A63"/>
        </w:tc>
        <w:tc>
          <w:tcPr>
            <w:tcW w:w="4360" w:type="dxa"/>
          </w:tcPr>
          <w:p w:rsidR="00E2668C" w:rsidRPr="00BC2665" w:rsidRDefault="00E2668C" w:rsidP="00FD5A63"/>
        </w:tc>
      </w:tr>
    </w:tbl>
    <w:p w:rsidR="00803313" w:rsidRPr="00BC2665" w:rsidRDefault="00803313" w:rsidP="00803313">
      <w:pPr>
        <w:suppressAutoHyphens/>
        <w:overflowPunct w:val="0"/>
        <w:autoSpaceDE w:val="0"/>
        <w:autoSpaceDN w:val="0"/>
        <w:adjustRightInd w:val="0"/>
        <w:rPr>
          <w:bCs/>
          <w:szCs w:val="22"/>
        </w:rPr>
      </w:pPr>
      <w:r w:rsidRPr="00BC2665">
        <w:rPr>
          <w:bCs/>
          <w:szCs w:val="22"/>
        </w:rPr>
        <w:t xml:space="preserve">Срок поставок/выполнения работ/оказания услуг: </w:t>
      </w:r>
    </w:p>
    <w:p w:rsidR="00803313" w:rsidRPr="00BC2665" w:rsidRDefault="00803313" w:rsidP="00803313">
      <w:pPr>
        <w:suppressAutoHyphens/>
        <w:overflowPunct w:val="0"/>
        <w:autoSpaceDE w:val="0"/>
        <w:autoSpaceDN w:val="0"/>
        <w:adjustRightInd w:val="0"/>
        <w:rPr>
          <w:bCs/>
          <w:szCs w:val="22"/>
        </w:rPr>
      </w:pPr>
      <w:r w:rsidRPr="00BC2665">
        <w:rPr>
          <w:bCs/>
          <w:szCs w:val="22"/>
        </w:rPr>
        <w:t xml:space="preserve">Начало поставок/выполнения работ/оказания услуг: ____________________ </w:t>
      </w:r>
    </w:p>
    <w:p w:rsidR="00803313" w:rsidRPr="00BC2665" w:rsidRDefault="00803313" w:rsidP="00803313">
      <w:pPr>
        <w:suppressAutoHyphens/>
        <w:overflowPunct w:val="0"/>
        <w:autoSpaceDE w:val="0"/>
        <w:autoSpaceDN w:val="0"/>
        <w:adjustRightInd w:val="0"/>
        <w:rPr>
          <w:bCs/>
          <w:szCs w:val="22"/>
        </w:rPr>
      </w:pPr>
      <w:r w:rsidRPr="00BC2665">
        <w:rPr>
          <w:bCs/>
          <w:szCs w:val="22"/>
        </w:rPr>
        <w:t>Окончание поставок/выполнения работ/оказания услуг: __________________</w:t>
      </w:r>
    </w:p>
    <w:p w:rsidR="00803313" w:rsidRPr="00BC2665" w:rsidRDefault="00803313" w:rsidP="00803313">
      <w:pPr>
        <w:suppressAutoHyphens/>
        <w:overflowPunct w:val="0"/>
        <w:autoSpaceDE w:val="0"/>
        <w:autoSpaceDN w:val="0"/>
        <w:adjustRightInd w:val="0"/>
        <w:rPr>
          <w:bCs/>
          <w:color w:val="000000"/>
          <w:szCs w:val="22"/>
        </w:rPr>
      </w:pPr>
      <w:r w:rsidRPr="00BC2665">
        <w:rPr>
          <w:bCs/>
          <w:color w:val="000000"/>
          <w:szCs w:val="22"/>
        </w:rPr>
        <w:t>Условия оплаты: ______________</w:t>
      </w:r>
    </w:p>
    <w:p w:rsidR="00803313" w:rsidRPr="00BC2665" w:rsidRDefault="00803313" w:rsidP="00803313">
      <w:pPr>
        <w:suppressAutoHyphens/>
        <w:overflowPunct w:val="0"/>
        <w:autoSpaceDE w:val="0"/>
        <w:autoSpaceDN w:val="0"/>
        <w:adjustRightInd w:val="0"/>
        <w:rPr>
          <w:i/>
          <w:snapToGrid w:val="0"/>
          <w:sz w:val="22"/>
          <w:szCs w:val="22"/>
        </w:rPr>
      </w:pPr>
      <w:r w:rsidRPr="00BC2665">
        <w:rPr>
          <w:i/>
          <w:snapToGrid w:val="0"/>
          <w:sz w:val="22"/>
          <w:szCs w:val="22"/>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tbl>
      <w:tblPr>
        <w:tblW w:w="1049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1559"/>
        <w:gridCol w:w="1276"/>
        <w:gridCol w:w="1134"/>
        <w:gridCol w:w="1134"/>
        <w:gridCol w:w="1276"/>
        <w:gridCol w:w="1276"/>
        <w:gridCol w:w="1276"/>
      </w:tblGrid>
      <w:tr w:rsidR="00803313" w:rsidRPr="00BC2665" w:rsidTr="008E6827">
        <w:tc>
          <w:tcPr>
            <w:tcW w:w="567" w:type="dxa"/>
          </w:tcPr>
          <w:p w:rsidR="00803313" w:rsidRPr="00BC2665" w:rsidRDefault="00803313" w:rsidP="008E6827">
            <w:pPr>
              <w:keepNext/>
              <w:ind w:left="11" w:right="11"/>
              <w:jc w:val="center"/>
              <w:rPr>
                <w:i/>
                <w:sz w:val="22"/>
                <w:szCs w:val="22"/>
              </w:rPr>
            </w:pPr>
            <w:r w:rsidRPr="00BC2665">
              <w:rPr>
                <w:i/>
                <w:sz w:val="22"/>
                <w:szCs w:val="22"/>
              </w:rPr>
              <w:t>№ п/п</w:t>
            </w:r>
          </w:p>
        </w:tc>
        <w:tc>
          <w:tcPr>
            <w:tcW w:w="993" w:type="dxa"/>
          </w:tcPr>
          <w:p w:rsidR="00803313" w:rsidRPr="00BC2665" w:rsidRDefault="00803313" w:rsidP="008E6827">
            <w:pPr>
              <w:keepNext/>
              <w:ind w:left="11" w:right="11"/>
              <w:jc w:val="center"/>
              <w:rPr>
                <w:i/>
                <w:sz w:val="22"/>
                <w:szCs w:val="22"/>
              </w:rPr>
            </w:pPr>
            <w:r w:rsidRPr="00BC2665">
              <w:rPr>
                <w:i/>
                <w:sz w:val="22"/>
                <w:szCs w:val="22"/>
              </w:rPr>
              <w:t>Наименование продукции</w:t>
            </w:r>
          </w:p>
        </w:tc>
        <w:tc>
          <w:tcPr>
            <w:tcW w:w="1559" w:type="dxa"/>
          </w:tcPr>
          <w:p w:rsidR="00803313" w:rsidRPr="00BC2665" w:rsidRDefault="00803313" w:rsidP="008E6827">
            <w:pPr>
              <w:keepNext/>
              <w:ind w:left="11" w:right="11"/>
              <w:jc w:val="center"/>
              <w:rPr>
                <w:i/>
                <w:sz w:val="22"/>
                <w:szCs w:val="22"/>
              </w:rPr>
            </w:pPr>
            <w:r w:rsidRPr="00BC2665">
              <w:rPr>
                <w:i/>
                <w:sz w:val="22"/>
                <w:szCs w:val="22"/>
              </w:rPr>
              <w:t>Производитель, страна происхождения</w:t>
            </w:r>
          </w:p>
        </w:tc>
        <w:tc>
          <w:tcPr>
            <w:tcW w:w="1276" w:type="dxa"/>
          </w:tcPr>
          <w:p w:rsidR="00803313" w:rsidRPr="00BC2665" w:rsidRDefault="00803313" w:rsidP="008E6827">
            <w:pPr>
              <w:keepNext/>
              <w:ind w:left="11" w:right="11"/>
              <w:jc w:val="center"/>
              <w:rPr>
                <w:i/>
                <w:sz w:val="22"/>
                <w:szCs w:val="22"/>
              </w:rPr>
            </w:pPr>
            <w:r w:rsidRPr="00BC2665">
              <w:rPr>
                <w:i/>
                <w:sz w:val="22"/>
                <w:szCs w:val="22"/>
              </w:rPr>
              <w:t>Единица измерения</w:t>
            </w:r>
          </w:p>
        </w:tc>
        <w:tc>
          <w:tcPr>
            <w:tcW w:w="1134" w:type="dxa"/>
          </w:tcPr>
          <w:p w:rsidR="00803313" w:rsidRPr="00BC2665" w:rsidRDefault="00803313" w:rsidP="008E6827">
            <w:pPr>
              <w:keepNext/>
              <w:ind w:left="11" w:right="11"/>
              <w:jc w:val="center"/>
              <w:rPr>
                <w:i/>
                <w:sz w:val="22"/>
                <w:szCs w:val="22"/>
              </w:rPr>
            </w:pPr>
            <w:r w:rsidRPr="00BC2665">
              <w:rPr>
                <w:i/>
                <w:sz w:val="22"/>
                <w:szCs w:val="22"/>
              </w:rPr>
              <w:t>Количество</w:t>
            </w:r>
          </w:p>
        </w:tc>
        <w:tc>
          <w:tcPr>
            <w:tcW w:w="1134" w:type="dxa"/>
          </w:tcPr>
          <w:p w:rsidR="00803313" w:rsidRPr="00BC2665" w:rsidRDefault="00803313" w:rsidP="008E6827">
            <w:pPr>
              <w:keepNext/>
              <w:ind w:left="11" w:right="11"/>
              <w:jc w:val="center"/>
              <w:rPr>
                <w:i/>
                <w:sz w:val="22"/>
                <w:szCs w:val="22"/>
              </w:rPr>
            </w:pPr>
            <w:r w:rsidRPr="00BC2665">
              <w:rPr>
                <w:i/>
                <w:sz w:val="22"/>
                <w:szCs w:val="22"/>
              </w:rPr>
              <w:t>Цена единицы, руб., без НДС</w:t>
            </w:r>
          </w:p>
        </w:tc>
        <w:tc>
          <w:tcPr>
            <w:tcW w:w="1276" w:type="dxa"/>
          </w:tcPr>
          <w:p w:rsidR="00803313" w:rsidRPr="00BC2665" w:rsidRDefault="00803313" w:rsidP="008E6827">
            <w:pPr>
              <w:keepNext/>
              <w:ind w:left="11" w:right="11"/>
              <w:jc w:val="center"/>
              <w:rPr>
                <w:i/>
                <w:sz w:val="22"/>
                <w:szCs w:val="22"/>
              </w:rPr>
            </w:pPr>
            <w:r w:rsidRPr="00BC2665">
              <w:rPr>
                <w:i/>
                <w:sz w:val="22"/>
                <w:szCs w:val="22"/>
              </w:rPr>
              <w:t>Цена единицы, руб., с НДС</w:t>
            </w:r>
          </w:p>
        </w:tc>
        <w:tc>
          <w:tcPr>
            <w:tcW w:w="1276" w:type="dxa"/>
          </w:tcPr>
          <w:p w:rsidR="00803313" w:rsidRPr="00BC2665" w:rsidRDefault="00803313" w:rsidP="008E6827">
            <w:pPr>
              <w:keepNext/>
              <w:ind w:left="11" w:right="11"/>
              <w:jc w:val="center"/>
              <w:rPr>
                <w:i/>
                <w:sz w:val="22"/>
                <w:szCs w:val="22"/>
              </w:rPr>
            </w:pPr>
            <w:r w:rsidRPr="00BC2665">
              <w:rPr>
                <w:i/>
                <w:sz w:val="22"/>
                <w:szCs w:val="22"/>
              </w:rPr>
              <w:t>Общая цена, руб., без НДС</w:t>
            </w:r>
          </w:p>
        </w:tc>
        <w:tc>
          <w:tcPr>
            <w:tcW w:w="1276" w:type="dxa"/>
          </w:tcPr>
          <w:p w:rsidR="00803313" w:rsidRPr="00BC2665" w:rsidRDefault="00803313" w:rsidP="008E6827">
            <w:pPr>
              <w:keepNext/>
              <w:ind w:left="11" w:right="11"/>
              <w:jc w:val="center"/>
              <w:rPr>
                <w:i/>
                <w:sz w:val="22"/>
                <w:szCs w:val="22"/>
              </w:rPr>
            </w:pPr>
            <w:r w:rsidRPr="00BC2665">
              <w:rPr>
                <w:i/>
                <w:sz w:val="22"/>
                <w:szCs w:val="22"/>
              </w:rPr>
              <w:t>Общая цена, руб., с НДС</w:t>
            </w:r>
          </w:p>
        </w:tc>
      </w:tr>
      <w:tr w:rsidR="00803313" w:rsidRPr="00BC2665" w:rsidTr="008E6827">
        <w:tc>
          <w:tcPr>
            <w:tcW w:w="567" w:type="dxa"/>
          </w:tcPr>
          <w:p w:rsidR="00803313" w:rsidRPr="00BC2665" w:rsidRDefault="00803313" w:rsidP="008E6827">
            <w:pPr>
              <w:numPr>
                <w:ilvl w:val="0"/>
                <w:numId w:val="14"/>
              </w:numPr>
              <w:jc w:val="both"/>
              <w:rPr>
                <w:i/>
              </w:rPr>
            </w:pPr>
          </w:p>
        </w:tc>
        <w:tc>
          <w:tcPr>
            <w:tcW w:w="993" w:type="dxa"/>
          </w:tcPr>
          <w:p w:rsidR="00803313" w:rsidRPr="00BC2665" w:rsidRDefault="00803313" w:rsidP="008E6827">
            <w:pPr>
              <w:spacing w:before="40" w:after="40"/>
              <w:ind w:left="57" w:right="57"/>
              <w:rPr>
                <w:i/>
              </w:rPr>
            </w:pPr>
          </w:p>
        </w:tc>
        <w:tc>
          <w:tcPr>
            <w:tcW w:w="1559" w:type="dxa"/>
          </w:tcPr>
          <w:p w:rsidR="00803313" w:rsidRPr="00BC2665" w:rsidRDefault="00803313" w:rsidP="008E6827">
            <w:pPr>
              <w:spacing w:before="40" w:after="40"/>
              <w:ind w:left="57" w:right="57"/>
              <w:rPr>
                <w:i/>
              </w:rPr>
            </w:pPr>
          </w:p>
        </w:tc>
        <w:tc>
          <w:tcPr>
            <w:tcW w:w="1276" w:type="dxa"/>
          </w:tcPr>
          <w:p w:rsidR="00803313" w:rsidRPr="00BC2665" w:rsidRDefault="00803313" w:rsidP="008E6827">
            <w:pPr>
              <w:spacing w:before="40" w:after="40"/>
              <w:ind w:left="57" w:right="57"/>
              <w:rPr>
                <w:i/>
              </w:rPr>
            </w:pPr>
          </w:p>
        </w:tc>
        <w:tc>
          <w:tcPr>
            <w:tcW w:w="1134" w:type="dxa"/>
          </w:tcPr>
          <w:p w:rsidR="00803313" w:rsidRPr="00BC2665" w:rsidRDefault="00803313" w:rsidP="008E6827">
            <w:pPr>
              <w:spacing w:before="40" w:after="40"/>
              <w:ind w:left="57" w:right="57"/>
              <w:rPr>
                <w:i/>
              </w:rPr>
            </w:pPr>
          </w:p>
        </w:tc>
        <w:tc>
          <w:tcPr>
            <w:tcW w:w="1134" w:type="dxa"/>
          </w:tcPr>
          <w:p w:rsidR="00803313" w:rsidRPr="00BC2665" w:rsidRDefault="00803313" w:rsidP="008E6827">
            <w:pPr>
              <w:spacing w:before="40" w:after="40"/>
              <w:ind w:left="57" w:right="57"/>
              <w:rPr>
                <w:i/>
              </w:rPr>
            </w:pPr>
          </w:p>
        </w:tc>
        <w:tc>
          <w:tcPr>
            <w:tcW w:w="1276" w:type="dxa"/>
          </w:tcPr>
          <w:p w:rsidR="00803313" w:rsidRPr="00BC2665" w:rsidRDefault="00803313" w:rsidP="008E6827">
            <w:pPr>
              <w:spacing w:before="40" w:after="40"/>
              <w:ind w:left="57" w:right="57"/>
              <w:rPr>
                <w:i/>
              </w:rPr>
            </w:pPr>
          </w:p>
        </w:tc>
        <w:tc>
          <w:tcPr>
            <w:tcW w:w="1276" w:type="dxa"/>
          </w:tcPr>
          <w:p w:rsidR="00803313" w:rsidRPr="00BC2665" w:rsidRDefault="00803313" w:rsidP="008E6827">
            <w:pPr>
              <w:spacing w:before="40" w:after="40"/>
              <w:ind w:left="57" w:right="57"/>
              <w:rPr>
                <w:i/>
              </w:rPr>
            </w:pPr>
          </w:p>
        </w:tc>
        <w:tc>
          <w:tcPr>
            <w:tcW w:w="1276" w:type="dxa"/>
          </w:tcPr>
          <w:p w:rsidR="00803313" w:rsidRPr="00BC2665" w:rsidRDefault="00803313" w:rsidP="008E6827">
            <w:pPr>
              <w:spacing w:before="40" w:after="40"/>
              <w:ind w:left="57" w:right="57"/>
              <w:rPr>
                <w:i/>
              </w:rPr>
            </w:pPr>
          </w:p>
        </w:tc>
      </w:tr>
      <w:tr w:rsidR="00803313" w:rsidRPr="00BC2665" w:rsidTr="008E6827">
        <w:tc>
          <w:tcPr>
            <w:tcW w:w="567" w:type="dxa"/>
          </w:tcPr>
          <w:p w:rsidR="00803313" w:rsidRPr="00BC2665" w:rsidRDefault="00803313" w:rsidP="008E6827">
            <w:pPr>
              <w:numPr>
                <w:ilvl w:val="0"/>
                <w:numId w:val="14"/>
              </w:numPr>
              <w:jc w:val="both"/>
              <w:rPr>
                <w:i/>
              </w:rPr>
            </w:pPr>
          </w:p>
        </w:tc>
        <w:tc>
          <w:tcPr>
            <w:tcW w:w="993" w:type="dxa"/>
          </w:tcPr>
          <w:p w:rsidR="00803313" w:rsidRPr="00BC2665" w:rsidRDefault="00803313" w:rsidP="008E6827">
            <w:pPr>
              <w:spacing w:before="40" w:after="40"/>
              <w:ind w:left="57" w:right="57"/>
              <w:rPr>
                <w:i/>
              </w:rPr>
            </w:pPr>
          </w:p>
        </w:tc>
        <w:tc>
          <w:tcPr>
            <w:tcW w:w="1559" w:type="dxa"/>
          </w:tcPr>
          <w:p w:rsidR="00803313" w:rsidRPr="00BC2665" w:rsidRDefault="00803313" w:rsidP="008E6827">
            <w:pPr>
              <w:spacing w:before="40" w:after="40"/>
              <w:ind w:left="57" w:right="57"/>
              <w:rPr>
                <w:i/>
              </w:rPr>
            </w:pPr>
          </w:p>
        </w:tc>
        <w:tc>
          <w:tcPr>
            <w:tcW w:w="1276" w:type="dxa"/>
          </w:tcPr>
          <w:p w:rsidR="00803313" w:rsidRPr="00BC2665" w:rsidRDefault="00803313" w:rsidP="008E6827">
            <w:pPr>
              <w:spacing w:before="40" w:after="40"/>
              <w:ind w:left="57" w:right="57"/>
              <w:rPr>
                <w:i/>
              </w:rPr>
            </w:pPr>
          </w:p>
        </w:tc>
        <w:tc>
          <w:tcPr>
            <w:tcW w:w="1134" w:type="dxa"/>
          </w:tcPr>
          <w:p w:rsidR="00803313" w:rsidRPr="00BC2665" w:rsidRDefault="00803313" w:rsidP="008E6827">
            <w:pPr>
              <w:spacing w:before="40" w:after="40"/>
              <w:ind w:left="57" w:right="57"/>
              <w:rPr>
                <w:i/>
              </w:rPr>
            </w:pPr>
          </w:p>
        </w:tc>
        <w:tc>
          <w:tcPr>
            <w:tcW w:w="1134" w:type="dxa"/>
          </w:tcPr>
          <w:p w:rsidR="00803313" w:rsidRPr="00BC2665" w:rsidRDefault="00803313" w:rsidP="008E6827">
            <w:pPr>
              <w:spacing w:before="40" w:after="40"/>
              <w:ind w:left="57" w:right="57"/>
              <w:rPr>
                <w:i/>
              </w:rPr>
            </w:pPr>
          </w:p>
        </w:tc>
        <w:tc>
          <w:tcPr>
            <w:tcW w:w="1276" w:type="dxa"/>
          </w:tcPr>
          <w:p w:rsidR="00803313" w:rsidRPr="00BC2665" w:rsidRDefault="00803313" w:rsidP="008E6827">
            <w:pPr>
              <w:spacing w:before="40" w:after="40"/>
              <w:ind w:left="57" w:right="57"/>
              <w:rPr>
                <w:i/>
              </w:rPr>
            </w:pPr>
          </w:p>
        </w:tc>
        <w:tc>
          <w:tcPr>
            <w:tcW w:w="1276" w:type="dxa"/>
          </w:tcPr>
          <w:p w:rsidR="00803313" w:rsidRPr="00BC2665" w:rsidRDefault="00803313" w:rsidP="008E6827">
            <w:pPr>
              <w:spacing w:before="40" w:after="40"/>
              <w:ind w:left="57" w:right="57"/>
              <w:rPr>
                <w:i/>
              </w:rPr>
            </w:pPr>
          </w:p>
        </w:tc>
        <w:tc>
          <w:tcPr>
            <w:tcW w:w="1276" w:type="dxa"/>
          </w:tcPr>
          <w:p w:rsidR="00803313" w:rsidRPr="00BC2665" w:rsidRDefault="00803313" w:rsidP="008E6827">
            <w:pPr>
              <w:spacing w:before="40" w:after="40"/>
              <w:ind w:left="57" w:right="57"/>
              <w:rPr>
                <w:i/>
              </w:rPr>
            </w:pPr>
          </w:p>
        </w:tc>
      </w:tr>
      <w:tr w:rsidR="00803313" w:rsidRPr="00BC2665" w:rsidTr="008E6827">
        <w:tc>
          <w:tcPr>
            <w:tcW w:w="567" w:type="dxa"/>
          </w:tcPr>
          <w:p w:rsidR="00803313" w:rsidRPr="00BC2665" w:rsidRDefault="00803313" w:rsidP="008E6827">
            <w:pPr>
              <w:numPr>
                <w:ilvl w:val="0"/>
                <w:numId w:val="14"/>
              </w:numPr>
              <w:jc w:val="both"/>
              <w:rPr>
                <w:i/>
              </w:rPr>
            </w:pPr>
          </w:p>
        </w:tc>
        <w:tc>
          <w:tcPr>
            <w:tcW w:w="993" w:type="dxa"/>
          </w:tcPr>
          <w:p w:rsidR="00803313" w:rsidRPr="00BC2665" w:rsidRDefault="00803313" w:rsidP="008E6827">
            <w:pPr>
              <w:spacing w:before="40" w:after="40"/>
              <w:ind w:left="57" w:right="57"/>
              <w:rPr>
                <w:i/>
              </w:rPr>
            </w:pPr>
          </w:p>
        </w:tc>
        <w:tc>
          <w:tcPr>
            <w:tcW w:w="1559" w:type="dxa"/>
          </w:tcPr>
          <w:p w:rsidR="00803313" w:rsidRPr="00BC2665" w:rsidRDefault="00803313" w:rsidP="008E6827">
            <w:pPr>
              <w:spacing w:before="40" w:after="40"/>
              <w:ind w:left="57" w:right="57"/>
              <w:rPr>
                <w:i/>
              </w:rPr>
            </w:pPr>
          </w:p>
        </w:tc>
        <w:tc>
          <w:tcPr>
            <w:tcW w:w="1276" w:type="dxa"/>
          </w:tcPr>
          <w:p w:rsidR="00803313" w:rsidRPr="00BC2665" w:rsidRDefault="00803313" w:rsidP="008E6827">
            <w:pPr>
              <w:spacing w:before="40" w:after="40"/>
              <w:ind w:left="57" w:right="57"/>
              <w:rPr>
                <w:i/>
              </w:rPr>
            </w:pPr>
          </w:p>
        </w:tc>
        <w:tc>
          <w:tcPr>
            <w:tcW w:w="1134" w:type="dxa"/>
          </w:tcPr>
          <w:p w:rsidR="00803313" w:rsidRPr="00BC2665" w:rsidRDefault="00803313" w:rsidP="008E6827">
            <w:pPr>
              <w:spacing w:before="40" w:after="40"/>
              <w:ind w:left="57" w:right="57"/>
              <w:rPr>
                <w:i/>
              </w:rPr>
            </w:pPr>
          </w:p>
        </w:tc>
        <w:tc>
          <w:tcPr>
            <w:tcW w:w="1134" w:type="dxa"/>
          </w:tcPr>
          <w:p w:rsidR="00803313" w:rsidRPr="00BC2665" w:rsidRDefault="00803313" w:rsidP="008E6827">
            <w:pPr>
              <w:spacing w:before="40" w:after="40"/>
              <w:ind w:left="57" w:right="57"/>
              <w:rPr>
                <w:i/>
              </w:rPr>
            </w:pPr>
          </w:p>
        </w:tc>
        <w:tc>
          <w:tcPr>
            <w:tcW w:w="1276" w:type="dxa"/>
          </w:tcPr>
          <w:p w:rsidR="00803313" w:rsidRPr="00BC2665" w:rsidRDefault="00803313" w:rsidP="008E6827">
            <w:pPr>
              <w:spacing w:before="40" w:after="40"/>
              <w:ind w:left="57" w:right="57"/>
              <w:rPr>
                <w:i/>
              </w:rPr>
            </w:pPr>
          </w:p>
        </w:tc>
        <w:tc>
          <w:tcPr>
            <w:tcW w:w="1276" w:type="dxa"/>
          </w:tcPr>
          <w:p w:rsidR="00803313" w:rsidRPr="00BC2665" w:rsidRDefault="00803313" w:rsidP="008E6827">
            <w:pPr>
              <w:spacing w:before="40" w:after="40"/>
              <w:ind w:left="57" w:right="57"/>
              <w:rPr>
                <w:i/>
              </w:rPr>
            </w:pPr>
          </w:p>
        </w:tc>
        <w:tc>
          <w:tcPr>
            <w:tcW w:w="1276" w:type="dxa"/>
          </w:tcPr>
          <w:p w:rsidR="00803313" w:rsidRPr="00BC2665" w:rsidRDefault="00803313" w:rsidP="008E6827">
            <w:pPr>
              <w:spacing w:before="40" w:after="40"/>
              <w:ind w:left="57" w:right="57"/>
              <w:rPr>
                <w:i/>
              </w:rPr>
            </w:pPr>
          </w:p>
        </w:tc>
      </w:tr>
      <w:tr w:rsidR="00803313" w:rsidRPr="00BC2665" w:rsidTr="008E6827">
        <w:tc>
          <w:tcPr>
            <w:tcW w:w="567" w:type="dxa"/>
          </w:tcPr>
          <w:p w:rsidR="00803313" w:rsidRPr="00BC2665" w:rsidRDefault="00803313" w:rsidP="008E6827">
            <w:pPr>
              <w:spacing w:before="40" w:after="40"/>
              <w:ind w:left="57" w:right="57"/>
              <w:rPr>
                <w:i/>
              </w:rPr>
            </w:pPr>
            <w:r w:rsidRPr="00BC2665">
              <w:rPr>
                <w:i/>
              </w:rPr>
              <w:t>…</w:t>
            </w:r>
          </w:p>
        </w:tc>
        <w:tc>
          <w:tcPr>
            <w:tcW w:w="993" w:type="dxa"/>
          </w:tcPr>
          <w:p w:rsidR="00803313" w:rsidRPr="00BC2665" w:rsidRDefault="00803313" w:rsidP="008E6827">
            <w:pPr>
              <w:spacing w:before="40" w:after="40"/>
              <w:ind w:left="57" w:right="57"/>
              <w:rPr>
                <w:i/>
              </w:rPr>
            </w:pPr>
          </w:p>
        </w:tc>
        <w:tc>
          <w:tcPr>
            <w:tcW w:w="1559" w:type="dxa"/>
          </w:tcPr>
          <w:p w:rsidR="00803313" w:rsidRPr="00BC2665" w:rsidRDefault="00803313" w:rsidP="008E6827">
            <w:pPr>
              <w:spacing w:before="40" w:after="40"/>
              <w:ind w:left="57" w:right="57"/>
              <w:rPr>
                <w:i/>
              </w:rPr>
            </w:pPr>
          </w:p>
        </w:tc>
        <w:tc>
          <w:tcPr>
            <w:tcW w:w="1276" w:type="dxa"/>
          </w:tcPr>
          <w:p w:rsidR="00803313" w:rsidRPr="00BC2665" w:rsidRDefault="00803313" w:rsidP="008E6827">
            <w:pPr>
              <w:spacing w:before="40" w:after="40"/>
              <w:ind w:left="57" w:right="57"/>
              <w:rPr>
                <w:i/>
              </w:rPr>
            </w:pPr>
          </w:p>
        </w:tc>
        <w:tc>
          <w:tcPr>
            <w:tcW w:w="1134" w:type="dxa"/>
          </w:tcPr>
          <w:p w:rsidR="00803313" w:rsidRPr="00BC2665" w:rsidRDefault="00803313" w:rsidP="008E6827">
            <w:pPr>
              <w:spacing w:before="40" w:after="40"/>
              <w:ind w:left="57" w:right="57"/>
              <w:rPr>
                <w:i/>
              </w:rPr>
            </w:pPr>
          </w:p>
        </w:tc>
        <w:tc>
          <w:tcPr>
            <w:tcW w:w="1134" w:type="dxa"/>
          </w:tcPr>
          <w:p w:rsidR="00803313" w:rsidRPr="00BC2665" w:rsidRDefault="00803313" w:rsidP="008E6827">
            <w:pPr>
              <w:spacing w:before="40" w:after="40"/>
              <w:ind w:left="57" w:right="57"/>
              <w:rPr>
                <w:i/>
              </w:rPr>
            </w:pPr>
          </w:p>
        </w:tc>
        <w:tc>
          <w:tcPr>
            <w:tcW w:w="1276" w:type="dxa"/>
          </w:tcPr>
          <w:p w:rsidR="00803313" w:rsidRPr="00BC2665" w:rsidRDefault="00803313" w:rsidP="008E6827">
            <w:pPr>
              <w:spacing w:before="40" w:after="40"/>
              <w:ind w:left="57" w:right="57"/>
              <w:rPr>
                <w:i/>
              </w:rPr>
            </w:pPr>
          </w:p>
        </w:tc>
        <w:tc>
          <w:tcPr>
            <w:tcW w:w="1276" w:type="dxa"/>
          </w:tcPr>
          <w:p w:rsidR="00803313" w:rsidRPr="00BC2665" w:rsidRDefault="00803313" w:rsidP="008E6827">
            <w:pPr>
              <w:spacing w:before="40" w:after="40"/>
              <w:ind w:left="57" w:right="57"/>
              <w:rPr>
                <w:i/>
              </w:rPr>
            </w:pPr>
          </w:p>
        </w:tc>
        <w:tc>
          <w:tcPr>
            <w:tcW w:w="1276" w:type="dxa"/>
          </w:tcPr>
          <w:p w:rsidR="00803313" w:rsidRPr="00BC2665" w:rsidRDefault="00803313" w:rsidP="008E6827">
            <w:pPr>
              <w:spacing w:before="40" w:after="40"/>
              <w:ind w:left="57" w:right="57"/>
              <w:rPr>
                <w:i/>
              </w:rPr>
            </w:pPr>
          </w:p>
        </w:tc>
      </w:tr>
      <w:tr w:rsidR="00803313" w:rsidRPr="00BC2665" w:rsidTr="008E6827">
        <w:tc>
          <w:tcPr>
            <w:tcW w:w="3119" w:type="dxa"/>
            <w:gridSpan w:val="3"/>
          </w:tcPr>
          <w:p w:rsidR="00803313" w:rsidRPr="00BC2665" w:rsidRDefault="00803313" w:rsidP="008E6827">
            <w:pPr>
              <w:spacing w:before="40" w:after="40"/>
              <w:ind w:left="57" w:right="57"/>
              <w:jc w:val="center"/>
              <w:rPr>
                <w:b/>
                <w:bCs/>
                <w:i/>
              </w:rPr>
            </w:pPr>
            <w:r w:rsidRPr="00BC2665">
              <w:rPr>
                <w:b/>
                <w:bCs/>
                <w:i/>
              </w:rPr>
              <w:t>ИТОГО</w:t>
            </w:r>
          </w:p>
        </w:tc>
        <w:tc>
          <w:tcPr>
            <w:tcW w:w="1276" w:type="dxa"/>
          </w:tcPr>
          <w:p w:rsidR="00803313" w:rsidRPr="00BC2665" w:rsidRDefault="00803313" w:rsidP="008E6827">
            <w:pPr>
              <w:spacing w:before="40" w:after="40"/>
              <w:ind w:left="57" w:right="57"/>
              <w:jc w:val="center"/>
              <w:rPr>
                <w:b/>
                <w:bCs/>
                <w:i/>
              </w:rPr>
            </w:pPr>
            <w:r w:rsidRPr="00BC2665">
              <w:rPr>
                <w:b/>
                <w:bCs/>
                <w:i/>
              </w:rPr>
              <w:t>х</w:t>
            </w:r>
          </w:p>
        </w:tc>
        <w:tc>
          <w:tcPr>
            <w:tcW w:w="1134" w:type="dxa"/>
          </w:tcPr>
          <w:p w:rsidR="00803313" w:rsidRPr="00BC2665" w:rsidRDefault="00803313" w:rsidP="008E6827">
            <w:pPr>
              <w:spacing w:before="40" w:after="40"/>
              <w:ind w:left="57" w:right="57"/>
              <w:jc w:val="center"/>
              <w:rPr>
                <w:b/>
                <w:bCs/>
                <w:i/>
              </w:rPr>
            </w:pPr>
            <w:r w:rsidRPr="00BC2665">
              <w:rPr>
                <w:b/>
                <w:bCs/>
                <w:i/>
              </w:rPr>
              <w:t>х</w:t>
            </w:r>
          </w:p>
        </w:tc>
        <w:tc>
          <w:tcPr>
            <w:tcW w:w="1134" w:type="dxa"/>
          </w:tcPr>
          <w:p w:rsidR="00803313" w:rsidRPr="00BC2665" w:rsidRDefault="00803313" w:rsidP="008E6827">
            <w:pPr>
              <w:spacing w:before="40" w:after="40"/>
              <w:ind w:left="57" w:right="57"/>
              <w:jc w:val="center"/>
              <w:rPr>
                <w:b/>
                <w:bCs/>
                <w:i/>
              </w:rPr>
            </w:pPr>
          </w:p>
        </w:tc>
        <w:tc>
          <w:tcPr>
            <w:tcW w:w="1276" w:type="dxa"/>
          </w:tcPr>
          <w:p w:rsidR="00803313" w:rsidRPr="00BC2665" w:rsidRDefault="00803313" w:rsidP="008E6827">
            <w:pPr>
              <w:spacing w:before="40" w:after="40"/>
              <w:ind w:left="57" w:right="57"/>
              <w:rPr>
                <w:b/>
                <w:bCs/>
                <w:i/>
              </w:rPr>
            </w:pPr>
          </w:p>
        </w:tc>
        <w:tc>
          <w:tcPr>
            <w:tcW w:w="1276" w:type="dxa"/>
          </w:tcPr>
          <w:p w:rsidR="00803313" w:rsidRPr="00BC2665" w:rsidRDefault="00803313" w:rsidP="008E6827">
            <w:pPr>
              <w:spacing w:before="40" w:after="40"/>
              <w:ind w:left="57" w:right="57"/>
              <w:rPr>
                <w:b/>
                <w:bCs/>
                <w:i/>
              </w:rPr>
            </w:pPr>
          </w:p>
        </w:tc>
        <w:tc>
          <w:tcPr>
            <w:tcW w:w="1276" w:type="dxa"/>
          </w:tcPr>
          <w:p w:rsidR="00803313" w:rsidRPr="00BC2665" w:rsidRDefault="00803313" w:rsidP="008E6827">
            <w:pPr>
              <w:spacing w:before="40" w:after="40"/>
              <w:ind w:left="57" w:right="57"/>
              <w:rPr>
                <w:b/>
                <w:bCs/>
                <w:i/>
              </w:rPr>
            </w:pPr>
          </w:p>
        </w:tc>
      </w:tr>
    </w:tbl>
    <w:p w:rsidR="00803313" w:rsidRPr="00BC2665" w:rsidRDefault="00803313" w:rsidP="00803313">
      <w:pPr>
        <w:tabs>
          <w:tab w:val="left" w:pos="1440"/>
        </w:tabs>
        <w:spacing w:before="120"/>
        <w:ind w:firstLine="720"/>
        <w:rPr>
          <w:i/>
          <w:snapToGrid w:val="0"/>
          <w:sz w:val="22"/>
          <w:szCs w:val="22"/>
        </w:rPr>
      </w:pPr>
      <w:r w:rsidRPr="00BC2665">
        <w:t xml:space="preserve">В цену продукции включены все налоги и обязательные платежи, все скидки, а также следующие сопутствующие работы (услуги, поставки): </w:t>
      </w:r>
      <w:r w:rsidRPr="00BC2665">
        <w:rPr>
          <w:i/>
          <w:snapToGrid w:val="0"/>
          <w:sz w:val="22"/>
          <w:szCs w:val="22"/>
        </w:rPr>
        <w:t xml:space="preserve">[приводится перечень и характеристики </w:t>
      </w:r>
      <w:r w:rsidRPr="00BC2665">
        <w:rPr>
          <w:i/>
          <w:snapToGrid w:val="0"/>
          <w:sz w:val="22"/>
          <w:szCs w:val="22"/>
        </w:rPr>
        <w:lastRenderedPageBreak/>
        <w:t>сопутствующих работ (услуг, поставок)][В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803313" w:rsidRPr="00BC2665" w:rsidRDefault="00803313" w:rsidP="00803313">
      <w:pPr>
        <w:tabs>
          <w:tab w:val="left" w:pos="1440"/>
        </w:tabs>
        <w:ind w:firstLine="720"/>
        <w:rPr>
          <w:i/>
          <w:snapToGrid w:val="0"/>
          <w:sz w:val="22"/>
          <w:szCs w:val="22"/>
        </w:rPr>
      </w:pPr>
      <w:r w:rsidRPr="00BC2665">
        <w:t xml:space="preserve">Данная заявка имеет статус оферты и действительна до </w:t>
      </w:r>
      <w:r w:rsidRPr="00BC2665">
        <w:rPr>
          <w:i/>
          <w:snapToGrid w:val="0"/>
          <w:sz w:val="22"/>
          <w:szCs w:val="22"/>
        </w:rPr>
        <w:t xml:space="preserve">[указывается срок действия заявки, срок действия заявки должен составлять </w:t>
      </w:r>
      <w:r w:rsidRPr="00BC2665">
        <w:rPr>
          <w:b/>
          <w:i/>
          <w:snapToGrid w:val="0"/>
          <w:sz w:val="22"/>
          <w:szCs w:val="22"/>
        </w:rPr>
        <w:t>не менее 30 дней</w:t>
      </w:r>
      <w:r w:rsidRPr="00BC2665">
        <w:rPr>
          <w:i/>
          <w:snapToGrid w:val="0"/>
          <w:sz w:val="22"/>
          <w:szCs w:val="22"/>
        </w:rPr>
        <w:t xml:space="preserve"> с момента окончания срока подачи Заявок].</w:t>
      </w:r>
    </w:p>
    <w:p w:rsidR="00803313" w:rsidRPr="00BC2665" w:rsidRDefault="00803313" w:rsidP="00803313">
      <w:pPr>
        <w:suppressAutoHyphens/>
        <w:overflowPunct w:val="0"/>
        <w:autoSpaceDE w:val="0"/>
        <w:autoSpaceDN w:val="0"/>
        <w:adjustRightInd w:val="0"/>
        <w:rPr>
          <w:bCs/>
          <w:szCs w:val="22"/>
        </w:rPr>
      </w:pPr>
    </w:p>
    <w:p w:rsidR="00803313" w:rsidRPr="00BC2665" w:rsidRDefault="00803313" w:rsidP="008E6827">
      <w:pPr>
        <w:numPr>
          <w:ilvl w:val="0"/>
          <w:numId w:val="17"/>
        </w:numPr>
        <w:suppressAutoHyphens/>
        <w:overflowPunct w:val="0"/>
        <w:autoSpaceDE w:val="0"/>
        <w:autoSpaceDN w:val="0"/>
        <w:adjustRightInd w:val="0"/>
        <w:jc w:val="both"/>
        <w:rPr>
          <w:bCs/>
          <w:szCs w:val="22"/>
        </w:rPr>
      </w:pPr>
      <w:r w:rsidRPr="00BC2665">
        <w:rPr>
          <w:bCs/>
          <w:szCs w:val="22"/>
        </w:rPr>
        <w:t>Опыт выполнения аналогичных работ/услуг: ______________[</w:t>
      </w:r>
      <w:r w:rsidRPr="00BC2665">
        <w:rPr>
          <w:i/>
          <w:snapToGrid w:val="0"/>
          <w:sz w:val="22"/>
          <w:szCs w:val="22"/>
        </w:rPr>
        <w:t>указывается участником, если проводится закупка на выполнение работ/оказание</w:t>
      </w:r>
      <w:r w:rsidRPr="00BC2665">
        <w:rPr>
          <w:snapToGrid w:val="0"/>
          <w:sz w:val="22"/>
          <w:szCs w:val="22"/>
        </w:rPr>
        <w:t>]</w:t>
      </w:r>
    </w:p>
    <w:p w:rsidR="00803313" w:rsidRPr="00BC2665" w:rsidRDefault="00803313" w:rsidP="00803313">
      <w:pPr>
        <w:suppressAutoHyphens/>
        <w:overflowPunct w:val="0"/>
        <w:autoSpaceDE w:val="0"/>
        <w:autoSpaceDN w:val="0"/>
        <w:adjustRightInd w:val="0"/>
        <w:rPr>
          <w:bCs/>
          <w:szCs w:val="22"/>
        </w:rPr>
      </w:pPr>
    </w:p>
    <w:p w:rsidR="00803313" w:rsidRPr="00BC2665" w:rsidRDefault="00803313" w:rsidP="008E6827">
      <w:pPr>
        <w:numPr>
          <w:ilvl w:val="0"/>
          <w:numId w:val="17"/>
        </w:numPr>
        <w:suppressAutoHyphens/>
        <w:overflowPunct w:val="0"/>
        <w:autoSpaceDE w:val="0"/>
        <w:autoSpaceDN w:val="0"/>
        <w:adjustRightInd w:val="0"/>
        <w:jc w:val="both"/>
        <w:rPr>
          <w:bCs/>
          <w:szCs w:val="22"/>
        </w:rPr>
      </w:pPr>
      <w:r w:rsidRPr="00BC2665">
        <w:rPr>
          <w:bCs/>
          <w:szCs w:val="22"/>
        </w:rPr>
        <w:t>Место поставки товара/выполнения работ/оказания услуг: __________________</w:t>
      </w:r>
    </w:p>
    <w:p w:rsidR="00803313" w:rsidRPr="00BC2665" w:rsidRDefault="00803313" w:rsidP="00803313">
      <w:pPr>
        <w:suppressAutoHyphens/>
        <w:overflowPunct w:val="0"/>
        <w:autoSpaceDE w:val="0"/>
        <w:autoSpaceDN w:val="0"/>
        <w:adjustRightInd w:val="0"/>
        <w:ind w:left="930"/>
        <w:rPr>
          <w:bCs/>
          <w:szCs w:val="22"/>
        </w:rPr>
      </w:pPr>
    </w:p>
    <w:p w:rsidR="00803313" w:rsidRPr="00BC2665" w:rsidRDefault="00803313" w:rsidP="008E6827">
      <w:pPr>
        <w:numPr>
          <w:ilvl w:val="0"/>
          <w:numId w:val="17"/>
        </w:numPr>
        <w:suppressAutoHyphens/>
        <w:overflowPunct w:val="0"/>
        <w:autoSpaceDE w:val="0"/>
        <w:autoSpaceDN w:val="0"/>
        <w:adjustRightInd w:val="0"/>
        <w:jc w:val="both"/>
        <w:rPr>
          <w:bCs/>
          <w:szCs w:val="22"/>
        </w:rPr>
      </w:pPr>
      <w:r w:rsidRPr="00BC2665">
        <w:rPr>
          <w:bCs/>
          <w:szCs w:val="22"/>
        </w:rPr>
        <w:t>Гарантия качества ___________________ [</w:t>
      </w:r>
      <w:r w:rsidRPr="00BC2665">
        <w:rPr>
          <w:i/>
          <w:snapToGrid w:val="0"/>
          <w:sz w:val="22"/>
          <w:szCs w:val="22"/>
        </w:rPr>
        <w:t>указывается участником, если проводится закупка закупки на поставку товара</w:t>
      </w:r>
      <w:r w:rsidRPr="00BC2665">
        <w:rPr>
          <w:bCs/>
          <w:szCs w:val="22"/>
        </w:rPr>
        <w:t>]</w:t>
      </w:r>
    </w:p>
    <w:p w:rsidR="000E05B3" w:rsidRPr="00BC2665" w:rsidRDefault="00803313" w:rsidP="008E6827">
      <w:pPr>
        <w:pStyle w:val="aff4"/>
        <w:numPr>
          <w:ilvl w:val="0"/>
          <w:numId w:val="17"/>
        </w:numPr>
        <w:spacing w:before="0" w:line="240" w:lineRule="auto"/>
        <w:rPr>
          <w:b/>
          <w:i/>
          <w:sz w:val="24"/>
        </w:rPr>
      </w:pPr>
      <w:r w:rsidRPr="00BC2665">
        <w:rPr>
          <w:b/>
          <w:i/>
          <w:sz w:val="24"/>
        </w:rPr>
        <w:t xml:space="preserve"> </w:t>
      </w:r>
      <w:r w:rsidR="000E05B3" w:rsidRPr="00BC2665">
        <w:rPr>
          <w:sz w:val="24"/>
        </w:rPr>
        <w:t xml:space="preserve">Мы информируем, что </w:t>
      </w:r>
      <w:r w:rsidR="000E05B3" w:rsidRPr="00BC2665">
        <w:rPr>
          <w:bCs/>
          <w:szCs w:val="22"/>
        </w:rPr>
        <w:t>[</w:t>
      </w:r>
      <w:r w:rsidR="000E05B3" w:rsidRPr="00BC2665">
        <w:rPr>
          <w:i/>
          <w:snapToGrid w:val="0"/>
          <w:sz w:val="22"/>
          <w:szCs w:val="22"/>
        </w:rPr>
        <w:t>указывается наименование участника</w:t>
      </w:r>
      <w:r w:rsidR="000E05B3" w:rsidRPr="00BC2665">
        <w:rPr>
          <w:snapToGrid w:val="0"/>
          <w:sz w:val="22"/>
          <w:szCs w:val="22"/>
        </w:rPr>
        <w:t>]</w:t>
      </w:r>
      <w:r w:rsidR="000E05B3" w:rsidRPr="00BC2665">
        <w:rPr>
          <w:sz w:val="24"/>
        </w:rPr>
        <w:t xml:space="preserve"> являе</w:t>
      </w:r>
      <w:r w:rsidR="006F21CB" w:rsidRPr="00BC2665">
        <w:rPr>
          <w:sz w:val="24"/>
        </w:rPr>
        <w:t>т</w:t>
      </w:r>
      <w:r w:rsidR="000E05B3" w:rsidRPr="00BC2665">
        <w:rPr>
          <w:sz w:val="24"/>
        </w:rPr>
        <w:t>ся/не являе</w:t>
      </w:r>
      <w:r w:rsidR="006F21CB" w:rsidRPr="00BC2665">
        <w:rPr>
          <w:sz w:val="24"/>
        </w:rPr>
        <w:t>т</w:t>
      </w:r>
      <w:r w:rsidR="000E05B3" w:rsidRPr="00BC2665">
        <w:rPr>
          <w:sz w:val="24"/>
        </w:rPr>
        <w:t>ся субъект</w:t>
      </w:r>
      <w:r w:rsidR="006F21CB" w:rsidRPr="00BC2665">
        <w:rPr>
          <w:sz w:val="24"/>
        </w:rPr>
        <w:t>ом</w:t>
      </w:r>
      <w:r w:rsidR="000E05B3" w:rsidRPr="00BC2665">
        <w:rPr>
          <w:sz w:val="24"/>
        </w:rPr>
        <w:t xml:space="preserve">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803313" w:rsidRPr="00BC2665" w:rsidRDefault="00803313" w:rsidP="008E6827">
      <w:pPr>
        <w:pStyle w:val="aff4"/>
        <w:numPr>
          <w:ilvl w:val="0"/>
          <w:numId w:val="17"/>
        </w:numPr>
        <w:spacing w:before="0" w:line="240" w:lineRule="auto"/>
        <w:rPr>
          <w:b/>
          <w:i/>
          <w:sz w:val="24"/>
        </w:rPr>
      </w:pPr>
      <w:r w:rsidRPr="00BC2665">
        <w:rPr>
          <w:i/>
          <w:snapToGrid w:val="0"/>
          <w:sz w:val="22"/>
          <w:szCs w:val="22"/>
        </w:rPr>
        <w:t>[Прописывается иная информация, которую считает необходимым  сообщить поставщик</w:t>
      </w:r>
      <w:r w:rsidRPr="00BC2665">
        <w:rPr>
          <w:i/>
          <w:sz w:val="24"/>
        </w:rPr>
        <w:t>]</w:t>
      </w:r>
      <w:r w:rsidRPr="00BC2665">
        <w:rPr>
          <w:b/>
          <w:i/>
          <w:sz w:val="24"/>
        </w:rPr>
        <w:t>.</w:t>
      </w:r>
    </w:p>
    <w:p w:rsidR="00803313" w:rsidRPr="00BC2665" w:rsidRDefault="00803313" w:rsidP="00803313">
      <w:pPr>
        <w:suppressAutoHyphens/>
        <w:overflowPunct w:val="0"/>
        <w:autoSpaceDE w:val="0"/>
        <w:autoSpaceDN w:val="0"/>
        <w:adjustRightInd w:val="0"/>
        <w:ind w:left="570"/>
        <w:rPr>
          <w:bCs/>
          <w:szCs w:val="22"/>
        </w:rPr>
      </w:pPr>
    </w:p>
    <w:p w:rsidR="00803313" w:rsidRPr="00BC2665" w:rsidRDefault="00803313" w:rsidP="00803313">
      <w:pPr>
        <w:suppressAutoHyphens/>
        <w:overflowPunct w:val="0"/>
        <w:autoSpaceDE w:val="0"/>
        <w:autoSpaceDN w:val="0"/>
        <w:adjustRightInd w:val="0"/>
        <w:rPr>
          <w:bCs/>
          <w:szCs w:val="22"/>
        </w:rPr>
      </w:pPr>
    </w:p>
    <w:p w:rsidR="00803313" w:rsidRPr="00BC2665" w:rsidRDefault="00803313" w:rsidP="00803313">
      <w:pPr>
        <w:suppressAutoHyphens/>
        <w:overflowPunct w:val="0"/>
        <w:autoSpaceDE w:val="0"/>
        <w:autoSpaceDN w:val="0"/>
        <w:adjustRightInd w:val="0"/>
        <w:rPr>
          <w:bCs/>
          <w:szCs w:val="22"/>
        </w:rPr>
      </w:pPr>
      <w:r w:rsidRPr="00BC2665">
        <w:rPr>
          <w:bCs/>
          <w:szCs w:val="22"/>
        </w:rPr>
        <w:t>Приложения:</w:t>
      </w:r>
    </w:p>
    <w:p w:rsidR="00E166B5" w:rsidRPr="00BC2665" w:rsidRDefault="00803313" w:rsidP="00E166B5">
      <w:pPr>
        <w:suppressAutoHyphens/>
        <w:overflowPunct w:val="0"/>
        <w:autoSpaceDE w:val="0"/>
        <w:autoSpaceDN w:val="0"/>
        <w:adjustRightInd w:val="0"/>
        <w:jc w:val="both"/>
        <w:rPr>
          <w:bCs/>
          <w:szCs w:val="22"/>
        </w:rPr>
      </w:pPr>
      <w:r w:rsidRPr="00BC2665">
        <w:rPr>
          <w:bCs/>
          <w:szCs w:val="22"/>
        </w:rPr>
        <w:t xml:space="preserve">1. </w:t>
      </w:r>
      <w:r w:rsidR="00B37DC9" w:rsidRPr="00BC2665">
        <w:rPr>
          <w:bCs/>
          <w:szCs w:val="22"/>
        </w:rPr>
        <w:t xml:space="preserve">Сведения из Единого реестра субъектов МСП (выгрузка с сайта </w:t>
      </w:r>
      <w:hyperlink r:id="rId13" w:history="1">
        <w:r w:rsidR="00B37DC9" w:rsidRPr="00BC2665">
          <w:rPr>
            <w:rStyle w:val="aa"/>
            <w:bCs/>
            <w:szCs w:val="22"/>
          </w:rPr>
          <w:t>https://rmsp.nalog.ru/</w:t>
        </w:r>
      </w:hyperlink>
      <w:r w:rsidR="00B37DC9" w:rsidRPr="00BC2665">
        <w:rPr>
          <w:bCs/>
          <w:szCs w:val="22"/>
        </w:rPr>
        <w:t>);</w:t>
      </w:r>
    </w:p>
    <w:p w:rsidR="00B37DC9" w:rsidRPr="00BC2665" w:rsidRDefault="00B37DC9" w:rsidP="00E166B5">
      <w:pPr>
        <w:tabs>
          <w:tab w:val="left" w:pos="284"/>
        </w:tabs>
        <w:suppressAutoHyphens/>
        <w:overflowPunct w:val="0"/>
        <w:autoSpaceDE w:val="0"/>
        <w:autoSpaceDN w:val="0"/>
        <w:adjustRightInd w:val="0"/>
        <w:jc w:val="both"/>
        <w:rPr>
          <w:bCs/>
          <w:szCs w:val="22"/>
        </w:rPr>
      </w:pPr>
      <w:r w:rsidRPr="00BC2665">
        <w:rPr>
          <w:bCs/>
          <w:szCs w:val="22"/>
        </w:rPr>
        <w:t>2.Выписка из реестра ЕГРЮЛ/ЕГРИП (для юридических лиц/для индивидуальных предпринимателей);</w:t>
      </w:r>
    </w:p>
    <w:p w:rsidR="00803313" w:rsidRPr="00BC2665" w:rsidRDefault="00B37DC9" w:rsidP="00E166B5">
      <w:pPr>
        <w:suppressAutoHyphens/>
        <w:overflowPunct w:val="0"/>
        <w:autoSpaceDE w:val="0"/>
        <w:autoSpaceDN w:val="0"/>
        <w:adjustRightInd w:val="0"/>
        <w:jc w:val="both"/>
        <w:rPr>
          <w:bCs/>
          <w:szCs w:val="22"/>
        </w:rPr>
      </w:pPr>
      <w:r w:rsidRPr="00BC2665">
        <w:rPr>
          <w:bCs/>
          <w:szCs w:val="22"/>
        </w:rPr>
        <w:t>3</w:t>
      </w:r>
      <w:r w:rsidR="00803313" w:rsidRPr="00BC2665">
        <w:rPr>
          <w:bCs/>
          <w:szCs w:val="22"/>
        </w:rPr>
        <w:t>. Справка о цепочке собственников участника закупочной процедуры, включая бенефициаров (в том числе конечных</w:t>
      </w:r>
      <w:r w:rsidR="00E166B5" w:rsidRPr="00BC2665">
        <w:rPr>
          <w:bCs/>
          <w:szCs w:val="22"/>
        </w:rPr>
        <w:t>) и документы, подтверждающие сведения, указанные в справке о цепочке собственников</w:t>
      </w:r>
      <w:r w:rsidR="00803313" w:rsidRPr="00BC2665">
        <w:rPr>
          <w:bCs/>
          <w:szCs w:val="22"/>
        </w:rPr>
        <w:t xml:space="preserve">); </w:t>
      </w:r>
    </w:p>
    <w:p w:rsidR="00803313" w:rsidRPr="00BC2665" w:rsidRDefault="00B37DC9" w:rsidP="00E166B5">
      <w:pPr>
        <w:suppressAutoHyphens/>
        <w:overflowPunct w:val="0"/>
        <w:autoSpaceDE w:val="0"/>
        <w:autoSpaceDN w:val="0"/>
        <w:adjustRightInd w:val="0"/>
        <w:jc w:val="both"/>
        <w:rPr>
          <w:bCs/>
          <w:color w:val="000000"/>
          <w:szCs w:val="22"/>
        </w:rPr>
      </w:pPr>
      <w:r w:rsidRPr="00BC2665">
        <w:rPr>
          <w:bCs/>
          <w:color w:val="000000"/>
          <w:szCs w:val="22"/>
        </w:rPr>
        <w:t>4</w:t>
      </w:r>
      <w:r w:rsidR="00803313" w:rsidRPr="00BC2665">
        <w:rPr>
          <w:bCs/>
          <w:color w:val="000000"/>
          <w:szCs w:val="22"/>
        </w:rPr>
        <w:t xml:space="preserve">. </w:t>
      </w:r>
      <w:r w:rsidR="00803313" w:rsidRPr="00BC2665">
        <w:rPr>
          <w:color w:val="000000"/>
        </w:rPr>
        <w:t>Согласие на обработку персональных данных;</w:t>
      </w:r>
      <w:r w:rsidR="00803313" w:rsidRPr="00BC2665">
        <w:rPr>
          <w:bCs/>
          <w:color w:val="000000"/>
          <w:szCs w:val="22"/>
        </w:rPr>
        <w:t xml:space="preserve"> </w:t>
      </w:r>
    </w:p>
    <w:p w:rsidR="00B37DC9" w:rsidRPr="00BC2665" w:rsidRDefault="00B37DC9" w:rsidP="00E166B5">
      <w:pPr>
        <w:suppressAutoHyphens/>
        <w:overflowPunct w:val="0"/>
        <w:autoSpaceDE w:val="0"/>
        <w:autoSpaceDN w:val="0"/>
        <w:adjustRightInd w:val="0"/>
        <w:jc w:val="both"/>
        <w:rPr>
          <w:bCs/>
          <w:color w:val="000000"/>
          <w:szCs w:val="22"/>
        </w:rPr>
      </w:pPr>
      <w:r w:rsidRPr="00BC2665">
        <w:rPr>
          <w:bCs/>
          <w:color w:val="000000"/>
          <w:szCs w:val="22"/>
        </w:rPr>
        <w:t xml:space="preserve">5. </w:t>
      </w:r>
      <w:r w:rsidR="00E166B5" w:rsidRPr="00BC2665">
        <w:rPr>
          <w:bCs/>
          <w:color w:val="000000"/>
          <w:szCs w:val="22"/>
        </w:rPr>
        <w:t>С</w:t>
      </w:r>
      <w:r w:rsidR="00F737B3" w:rsidRPr="00BC2665">
        <w:rPr>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803313" w:rsidRPr="00BC2665" w:rsidRDefault="00803313" w:rsidP="00E166B5">
      <w:pPr>
        <w:suppressAutoHyphens/>
        <w:overflowPunct w:val="0"/>
        <w:autoSpaceDE w:val="0"/>
        <w:autoSpaceDN w:val="0"/>
        <w:adjustRightInd w:val="0"/>
        <w:jc w:val="both"/>
        <w:rPr>
          <w:bCs/>
          <w:szCs w:val="22"/>
        </w:rPr>
      </w:pPr>
      <w:r w:rsidRPr="00BC2665">
        <w:rPr>
          <w:bCs/>
          <w:color w:val="000000"/>
          <w:szCs w:val="22"/>
        </w:rPr>
        <w:t xml:space="preserve"> </w:t>
      </w:r>
      <w:r w:rsidR="004F7383" w:rsidRPr="00BC2665">
        <w:rPr>
          <w:bCs/>
          <w:szCs w:val="22"/>
        </w:rPr>
        <w:t>6</w:t>
      </w:r>
      <w:r w:rsidRPr="00BC2665">
        <w:rPr>
          <w:bCs/>
          <w:szCs w:val="22"/>
        </w:rPr>
        <w:t>….. [</w:t>
      </w:r>
      <w:r w:rsidRPr="00BC2665">
        <w:rPr>
          <w:i/>
          <w:snapToGrid w:val="0"/>
          <w:sz w:val="22"/>
          <w:szCs w:val="22"/>
        </w:rPr>
        <w:t>указываются приложения, которые участник закупки считает необходимыми приложить к заявке</w:t>
      </w:r>
      <w:r w:rsidRPr="00BC2665">
        <w:rPr>
          <w:bCs/>
          <w:szCs w:val="22"/>
        </w:rPr>
        <w:t>]</w:t>
      </w:r>
    </w:p>
    <w:p w:rsidR="00803313" w:rsidRPr="00BC2665" w:rsidRDefault="00803313" w:rsidP="00803313">
      <w:pPr>
        <w:suppressAutoHyphens/>
        <w:overflowPunct w:val="0"/>
        <w:autoSpaceDE w:val="0"/>
        <w:autoSpaceDN w:val="0"/>
        <w:adjustRightInd w:val="0"/>
        <w:rPr>
          <w:bCs/>
          <w:szCs w:val="22"/>
        </w:rPr>
      </w:pPr>
    </w:p>
    <w:tbl>
      <w:tblPr>
        <w:tblW w:w="0" w:type="auto"/>
        <w:tblInd w:w="108" w:type="dxa"/>
        <w:tblLook w:val="01E0" w:firstRow="1" w:lastRow="1" w:firstColumn="1" w:lastColumn="1" w:noHBand="0" w:noVBand="0"/>
      </w:tblPr>
      <w:tblGrid>
        <w:gridCol w:w="3960"/>
        <w:gridCol w:w="1620"/>
        <w:gridCol w:w="3882"/>
      </w:tblGrid>
      <w:tr w:rsidR="00803313" w:rsidRPr="00BC2665" w:rsidTr="008E6827">
        <w:tc>
          <w:tcPr>
            <w:tcW w:w="3960" w:type="dxa"/>
            <w:tcBorders>
              <w:bottom w:val="single" w:sz="4" w:space="0" w:color="auto"/>
            </w:tcBorders>
          </w:tcPr>
          <w:p w:rsidR="00803313" w:rsidRPr="00BC2665" w:rsidRDefault="00803313" w:rsidP="008E6827">
            <w:pPr>
              <w:spacing w:line="288" w:lineRule="auto"/>
              <w:rPr>
                <w:color w:val="000000"/>
              </w:rPr>
            </w:pPr>
          </w:p>
        </w:tc>
        <w:tc>
          <w:tcPr>
            <w:tcW w:w="1620" w:type="dxa"/>
          </w:tcPr>
          <w:p w:rsidR="00803313" w:rsidRPr="00BC2665" w:rsidRDefault="00803313" w:rsidP="008E6827">
            <w:pPr>
              <w:spacing w:line="288" w:lineRule="auto"/>
              <w:rPr>
                <w:color w:val="000000"/>
              </w:rPr>
            </w:pPr>
          </w:p>
        </w:tc>
        <w:tc>
          <w:tcPr>
            <w:tcW w:w="3882" w:type="dxa"/>
            <w:tcBorders>
              <w:bottom w:val="single" w:sz="4" w:space="0" w:color="auto"/>
            </w:tcBorders>
          </w:tcPr>
          <w:p w:rsidR="00803313" w:rsidRPr="00BC2665" w:rsidRDefault="00803313" w:rsidP="008E6827">
            <w:pPr>
              <w:spacing w:line="288" w:lineRule="auto"/>
              <w:rPr>
                <w:color w:val="000000"/>
              </w:rPr>
            </w:pPr>
          </w:p>
        </w:tc>
      </w:tr>
      <w:tr w:rsidR="00803313" w:rsidRPr="00BC2665" w:rsidTr="008E6827">
        <w:tc>
          <w:tcPr>
            <w:tcW w:w="3960" w:type="dxa"/>
            <w:tcBorders>
              <w:top w:val="single" w:sz="4" w:space="0" w:color="auto"/>
            </w:tcBorders>
          </w:tcPr>
          <w:p w:rsidR="00803313" w:rsidRPr="00BC2665" w:rsidRDefault="00803313" w:rsidP="008E6827">
            <w:pPr>
              <w:spacing w:line="288" w:lineRule="auto"/>
              <w:rPr>
                <w:color w:val="000000"/>
              </w:rPr>
            </w:pPr>
            <w:r w:rsidRPr="00BC2665">
              <w:rPr>
                <w:color w:val="000000"/>
                <w:vertAlign w:val="superscript"/>
              </w:rPr>
              <w:t xml:space="preserve">     (подпись уполномоченного представителя)</w:t>
            </w:r>
          </w:p>
        </w:tc>
        <w:tc>
          <w:tcPr>
            <w:tcW w:w="1620" w:type="dxa"/>
          </w:tcPr>
          <w:p w:rsidR="00803313" w:rsidRPr="00BC2665" w:rsidRDefault="00803313" w:rsidP="008E6827">
            <w:pPr>
              <w:spacing w:line="288" w:lineRule="auto"/>
              <w:rPr>
                <w:color w:val="000000"/>
              </w:rPr>
            </w:pPr>
          </w:p>
        </w:tc>
        <w:tc>
          <w:tcPr>
            <w:tcW w:w="3882" w:type="dxa"/>
            <w:tcBorders>
              <w:top w:val="single" w:sz="4" w:space="0" w:color="auto"/>
            </w:tcBorders>
          </w:tcPr>
          <w:p w:rsidR="00803313" w:rsidRPr="00BC2665" w:rsidRDefault="00803313" w:rsidP="008E6827">
            <w:pPr>
              <w:spacing w:line="288" w:lineRule="auto"/>
              <w:jc w:val="center"/>
              <w:rPr>
                <w:color w:val="000000"/>
              </w:rPr>
            </w:pPr>
            <w:r w:rsidRPr="00BC2665">
              <w:rPr>
                <w:color w:val="000000"/>
                <w:vertAlign w:val="superscript"/>
              </w:rPr>
              <w:t>(фамилия, имя, отчество подписавшего, должность)</w:t>
            </w:r>
          </w:p>
        </w:tc>
      </w:tr>
    </w:tbl>
    <w:p w:rsidR="00803313" w:rsidRPr="00BC2665" w:rsidRDefault="00803313" w:rsidP="00803313">
      <w:pPr>
        <w:overflowPunct w:val="0"/>
        <w:autoSpaceDE w:val="0"/>
        <w:autoSpaceDN w:val="0"/>
        <w:adjustRightInd w:val="0"/>
        <w:rPr>
          <w:b/>
          <w:sz w:val="22"/>
          <w:szCs w:val="22"/>
        </w:rPr>
      </w:pPr>
      <w:r w:rsidRPr="00BC2665">
        <w:rPr>
          <w:b/>
          <w:sz w:val="22"/>
          <w:szCs w:val="22"/>
        </w:rPr>
        <w:t>М.П.</w:t>
      </w:r>
    </w:p>
    <w:p w:rsidR="00803313" w:rsidRPr="00BC2665" w:rsidRDefault="00803313" w:rsidP="00803313">
      <w:pPr>
        <w:rPr>
          <w:b/>
          <w:bCs/>
          <w:sz w:val="22"/>
          <w:szCs w:val="23"/>
        </w:rPr>
      </w:pPr>
      <w:r w:rsidRPr="00BC2665">
        <w:br w:type="page"/>
      </w:r>
    </w:p>
    <w:p w:rsidR="00803313" w:rsidRPr="00BC2665" w:rsidRDefault="00803313" w:rsidP="00803313">
      <w:pPr>
        <w:pStyle w:val="afff9"/>
        <w:spacing w:before="0" w:after="0" w:line="240" w:lineRule="auto"/>
        <w:ind w:firstLine="567"/>
        <w:rPr>
          <w:rFonts w:ascii="Times New Roman" w:hAnsi="Times New Roman"/>
          <w:b/>
          <w:bCs/>
          <w:i/>
          <w:sz w:val="20"/>
          <w:szCs w:val="20"/>
        </w:rPr>
      </w:pPr>
      <w:r w:rsidRPr="00BC2665">
        <w:rPr>
          <w:rFonts w:ascii="Times New Roman" w:hAnsi="Times New Roman"/>
          <w:b/>
          <w:bCs/>
          <w:i/>
          <w:sz w:val="20"/>
          <w:szCs w:val="20"/>
        </w:rPr>
        <w:lastRenderedPageBreak/>
        <w:t>Инструкции по заполнению</w:t>
      </w:r>
    </w:p>
    <w:p w:rsidR="00803313" w:rsidRPr="00BC2665" w:rsidRDefault="00803313" w:rsidP="00803313">
      <w:pPr>
        <w:pStyle w:val="afff9"/>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1.</w:t>
      </w:r>
      <w:r w:rsidRPr="00BC2665">
        <w:rPr>
          <w:rFonts w:ascii="Times New Roman" w:hAnsi="Times New Roman"/>
          <w:sz w:val="20"/>
          <w:szCs w:val="20"/>
        </w:rPr>
        <w:tab/>
        <w:t xml:space="preserve">Данные инструкции не следует воспроизводить в документах, подготовленных </w:t>
      </w:r>
      <w:r w:rsidR="002D369C" w:rsidRPr="00BC2665">
        <w:rPr>
          <w:rFonts w:ascii="Times New Roman" w:hAnsi="Times New Roman"/>
          <w:sz w:val="20"/>
          <w:szCs w:val="20"/>
          <w:lang w:val="ru-RU"/>
        </w:rPr>
        <w:t>у</w:t>
      </w:r>
      <w:r w:rsidRPr="00BC2665">
        <w:rPr>
          <w:rFonts w:ascii="Times New Roman" w:hAnsi="Times New Roman"/>
          <w:sz w:val="20"/>
          <w:szCs w:val="20"/>
        </w:rPr>
        <w:t>частником.</w:t>
      </w:r>
    </w:p>
    <w:p w:rsidR="00803313" w:rsidRPr="00BC2665" w:rsidRDefault="00803313" w:rsidP="00803313">
      <w:pPr>
        <w:pStyle w:val="afff9"/>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2.</w:t>
      </w:r>
      <w:r w:rsidRPr="00BC2665">
        <w:rPr>
          <w:rFonts w:ascii="Times New Roman" w:hAnsi="Times New Roman"/>
          <w:sz w:val="20"/>
          <w:szCs w:val="20"/>
        </w:rPr>
        <w:tab/>
        <w:t xml:space="preserve">Письмо следует оформить на официальном бланке </w:t>
      </w:r>
      <w:r w:rsidR="002D369C" w:rsidRPr="00BC2665">
        <w:rPr>
          <w:rFonts w:ascii="Times New Roman" w:hAnsi="Times New Roman"/>
          <w:sz w:val="20"/>
          <w:szCs w:val="20"/>
          <w:lang w:val="ru-RU"/>
        </w:rPr>
        <w:t>у</w:t>
      </w:r>
      <w:r w:rsidRPr="00BC2665">
        <w:rPr>
          <w:rFonts w:ascii="Times New Roman" w:hAnsi="Times New Roman"/>
          <w:sz w:val="20"/>
          <w:szCs w:val="20"/>
        </w:rPr>
        <w:t xml:space="preserve">частника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присваивает письму дату и номер в соответствии с принятыми у него правилами документооборота.</w:t>
      </w:r>
    </w:p>
    <w:p w:rsidR="00803313" w:rsidRPr="00BC2665" w:rsidRDefault="00803313" w:rsidP="00803313">
      <w:pPr>
        <w:pStyle w:val="Times12"/>
        <w:tabs>
          <w:tab w:val="left" w:pos="1080"/>
        </w:tabs>
        <w:rPr>
          <w:bCs w:val="0"/>
          <w:sz w:val="20"/>
          <w:szCs w:val="20"/>
        </w:rPr>
      </w:pPr>
      <w:r w:rsidRPr="00BC2665">
        <w:rPr>
          <w:sz w:val="20"/>
          <w:szCs w:val="20"/>
        </w:rPr>
        <w:t>3.</w:t>
      </w:r>
      <w:r w:rsidRPr="00BC2665">
        <w:rPr>
          <w:sz w:val="20"/>
          <w:szCs w:val="20"/>
        </w:rPr>
        <w:tab/>
      </w:r>
      <w:r w:rsidRPr="00BC2665">
        <w:rPr>
          <w:bCs w:val="0"/>
          <w:sz w:val="20"/>
          <w:szCs w:val="20"/>
        </w:rPr>
        <w:t xml:space="preserve">Участник </w:t>
      </w:r>
      <w:r w:rsidRPr="00BC2665">
        <w:rPr>
          <w:sz w:val="20"/>
          <w:szCs w:val="20"/>
        </w:rPr>
        <w:t>закупки способом сравнения цен</w:t>
      </w:r>
      <w:r w:rsidRPr="00BC2665">
        <w:rPr>
          <w:bCs w:val="0"/>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BC2665">
        <w:rPr>
          <w:sz w:val="20"/>
          <w:szCs w:val="20"/>
        </w:rPr>
        <w:t>закупки способом сравнения цен</w:t>
      </w:r>
      <w:r w:rsidRPr="00BC2665">
        <w:rPr>
          <w:bCs w:val="0"/>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803313" w:rsidRPr="00BC2665" w:rsidRDefault="00803313" w:rsidP="00803313">
      <w:pPr>
        <w:pStyle w:val="afff9"/>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4.</w:t>
      </w:r>
      <w:r w:rsidRPr="00BC2665">
        <w:rPr>
          <w:rFonts w:ascii="Times New Roman" w:hAnsi="Times New Roman"/>
          <w:sz w:val="20"/>
          <w:szCs w:val="20"/>
        </w:rPr>
        <w:tab/>
        <w:t xml:space="preserve">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должен указать стоимость поставляемой продукции цифрами и словами, в рублях</w:t>
      </w:r>
      <w:r w:rsidR="00E2668C" w:rsidRPr="00BC2665">
        <w:rPr>
          <w:rFonts w:ascii="Times New Roman" w:hAnsi="Times New Roman"/>
          <w:sz w:val="20"/>
          <w:szCs w:val="20"/>
          <w:lang w:val="ru-RU"/>
        </w:rPr>
        <w:t xml:space="preserve"> </w:t>
      </w:r>
      <w:r w:rsidR="00E2668C" w:rsidRPr="00BC2665">
        <w:rPr>
          <w:rFonts w:ascii="Times New Roman" w:hAnsi="Times New Roman"/>
          <w:sz w:val="20"/>
          <w:szCs w:val="20"/>
        </w:rPr>
        <w:t>с НДС</w:t>
      </w:r>
      <w:r w:rsidR="00E2668C" w:rsidRPr="00BC2665">
        <w:rPr>
          <w:rFonts w:ascii="Times New Roman" w:hAnsi="Times New Roman"/>
          <w:sz w:val="20"/>
          <w:szCs w:val="20"/>
          <w:lang w:val="ru-RU"/>
        </w:rPr>
        <w:t>,</w:t>
      </w:r>
      <w:r w:rsidRPr="00BC2665">
        <w:rPr>
          <w:rFonts w:ascii="Times New Roman" w:hAnsi="Times New Roman"/>
          <w:sz w:val="20"/>
          <w:szCs w:val="20"/>
        </w:rPr>
        <w:t xml:space="preserve"> величину НДС</w:t>
      </w:r>
      <w:r w:rsidR="00E2668C" w:rsidRPr="00BC2665">
        <w:rPr>
          <w:rFonts w:ascii="Times New Roman" w:hAnsi="Times New Roman"/>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BC2665">
        <w:rPr>
          <w:rFonts w:ascii="Times New Roman" w:hAnsi="Times New Roman"/>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803313" w:rsidRPr="00BC2665" w:rsidRDefault="00803313" w:rsidP="000B5B88">
      <w:pPr>
        <w:tabs>
          <w:tab w:val="left" w:pos="1134"/>
        </w:tabs>
        <w:ind w:firstLine="567"/>
        <w:rPr>
          <w:sz w:val="20"/>
        </w:rPr>
        <w:sectPr w:rsidR="00803313" w:rsidRPr="00BC2665" w:rsidSect="008E6827">
          <w:footerReference w:type="default" r:id="rId14"/>
          <w:pgSz w:w="11906" w:h="16838" w:code="9"/>
          <w:pgMar w:top="851" w:right="850" w:bottom="1134" w:left="1276" w:header="709" w:footer="709" w:gutter="0"/>
          <w:cols w:space="708"/>
          <w:docGrid w:linePitch="360"/>
        </w:sectPr>
      </w:pPr>
      <w:r w:rsidRPr="00BC2665">
        <w:rPr>
          <w:sz w:val="20"/>
          <w:szCs w:val="20"/>
        </w:rPr>
        <w:t>5.</w:t>
      </w:r>
      <w:r w:rsidRPr="00BC2665">
        <w:rPr>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00DC6FB3" w:rsidRPr="00BC2665" w:rsidDel="00E25800">
        <w:rPr>
          <w:sz w:val="20"/>
        </w:rPr>
        <w:t xml:space="preserve"> </w:t>
      </w:r>
    </w:p>
    <w:p w:rsidR="00803313" w:rsidRPr="00BC2665" w:rsidRDefault="00803313" w:rsidP="00803313">
      <w:pPr>
        <w:jc w:val="right"/>
      </w:pPr>
      <w:r w:rsidRPr="00BC2665">
        <w:lastRenderedPageBreak/>
        <w:t>Приложение № ___ к Заявке на участие</w:t>
      </w:r>
    </w:p>
    <w:p w:rsidR="00803313" w:rsidRPr="00BC2665" w:rsidRDefault="00803313" w:rsidP="00803313">
      <w:pPr>
        <w:jc w:val="right"/>
      </w:pPr>
      <w:r w:rsidRPr="00BC2665">
        <w:t>от «____»______________ г. №_______</w:t>
      </w:r>
    </w:p>
    <w:p w:rsidR="00803313" w:rsidRPr="00BC2665" w:rsidRDefault="00803313" w:rsidP="00803313">
      <w:pPr>
        <w:jc w:val="right"/>
      </w:pPr>
    </w:p>
    <w:p w:rsidR="00803313" w:rsidRPr="00BC2665" w:rsidRDefault="00803313" w:rsidP="00803313">
      <w:pPr>
        <w:pStyle w:val="aff4"/>
        <w:spacing w:before="40" w:line="240" w:lineRule="auto"/>
        <w:jc w:val="center"/>
        <w:outlineLvl w:val="1"/>
        <w:rPr>
          <w:b/>
        </w:rPr>
      </w:pPr>
      <w:r w:rsidRPr="00BC2665">
        <w:rPr>
          <w:b/>
        </w:rPr>
        <w:t xml:space="preserve">ФОРМА </w:t>
      </w:r>
      <w:r w:rsidR="00610B1F">
        <w:rPr>
          <w:b/>
        </w:rPr>
        <w:t>2</w:t>
      </w:r>
      <w:r w:rsidRPr="00BC2665">
        <w:rPr>
          <w:b/>
        </w:rPr>
        <w:t xml:space="preserve"> СПРАВКА О ЦЕПОЧКЕ СОБСТВЕННИКОВ УЧАСТНИКА ЗАКУПОЧНОЙ ПРОЦЕДУРЫ, ВКЛЮЧАЯ БЕНЕФИЦИАРОВ (В ТОМ ЧИСЛЕ КОНЕЧНЫХ) *</w:t>
      </w:r>
    </w:p>
    <w:tbl>
      <w:tblPr>
        <w:tblW w:w="1516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803313" w:rsidRPr="00BC2665" w:rsidTr="008E6827">
        <w:trPr>
          <w:trHeight w:val="300"/>
        </w:trPr>
        <w:tc>
          <w:tcPr>
            <w:tcW w:w="453" w:type="dxa"/>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803313" w:rsidRPr="00BC2665" w:rsidRDefault="00803313" w:rsidP="008E6827">
            <w:pPr>
              <w:rPr>
                <w:rFonts w:ascii="Calibri" w:hAnsi="Calibri" w:cs="Calibri"/>
                <w:color w:val="000000"/>
                <w:sz w:val="22"/>
                <w:szCs w:val="22"/>
              </w:rPr>
            </w:pPr>
            <w:bookmarkStart w:id="37" w:name="_Toc371079803"/>
            <w:bookmarkStart w:id="38" w:name="_Toc387991546"/>
            <w:r w:rsidRPr="00BC2665">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803313" w:rsidRPr="00BC2665" w:rsidRDefault="00803313" w:rsidP="008E6827">
            <w:pPr>
              <w:jc w:val="right"/>
            </w:pPr>
          </w:p>
          <w:p w:rsidR="00803313" w:rsidRPr="00BC2665" w:rsidRDefault="00803313" w:rsidP="008E6827">
            <w:pPr>
              <w:jc w:val="center"/>
              <w:rPr>
                <w:b/>
                <w:color w:val="000000"/>
                <w:sz w:val="22"/>
                <w:szCs w:val="22"/>
              </w:rPr>
            </w:pPr>
            <w:r w:rsidRPr="00BC2665">
              <w:rPr>
                <w:b/>
                <w:color w:val="000000"/>
                <w:sz w:val="22"/>
                <w:szCs w:val="22"/>
              </w:rPr>
              <w:t>_________________________________________________</w:t>
            </w:r>
          </w:p>
          <w:p w:rsidR="00803313" w:rsidRPr="00BC2665" w:rsidRDefault="00803313" w:rsidP="008E6827">
            <w:pPr>
              <w:jc w:val="center"/>
              <w:rPr>
                <w:i/>
                <w:color w:val="000000"/>
                <w:sz w:val="22"/>
                <w:szCs w:val="22"/>
              </w:rPr>
            </w:pPr>
            <w:r w:rsidRPr="00BC2665">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803313" w:rsidRPr="00BC2665" w:rsidRDefault="00803313" w:rsidP="008E6827">
            <w:pPr>
              <w:spacing w:before="120"/>
              <w:ind w:left="453"/>
              <w:jc w:val="center"/>
              <w:rPr>
                <w:b/>
                <w:sz w:val="22"/>
                <w:szCs w:val="22"/>
              </w:rPr>
            </w:pPr>
          </w:p>
        </w:tc>
      </w:tr>
      <w:tr w:rsidR="00803313" w:rsidRPr="00BC2665" w:rsidTr="008E6827">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03313" w:rsidRPr="00BC2665" w:rsidRDefault="00803313" w:rsidP="008E6827">
            <w:pPr>
              <w:rPr>
                <w:rFonts w:ascii="Calibri" w:hAnsi="Calibri" w:cs="Calibri"/>
                <w:color w:val="000000"/>
                <w:sz w:val="22"/>
                <w:szCs w:val="22"/>
              </w:rPr>
            </w:pPr>
            <w:r w:rsidRPr="00BC2665">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03313" w:rsidRPr="00BC2665" w:rsidRDefault="00803313" w:rsidP="008E6827">
            <w:pPr>
              <w:jc w:val="center"/>
              <w:rPr>
                <w:color w:val="000000"/>
                <w:sz w:val="22"/>
                <w:szCs w:val="22"/>
              </w:rPr>
            </w:pPr>
            <w:r w:rsidRPr="00BC2665">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rsidR="00803313" w:rsidRPr="00BC2665" w:rsidRDefault="00803313" w:rsidP="008E6827">
            <w:pPr>
              <w:jc w:val="center"/>
              <w:rPr>
                <w:color w:val="000000"/>
                <w:sz w:val="22"/>
                <w:szCs w:val="22"/>
              </w:rPr>
            </w:pPr>
          </w:p>
        </w:tc>
      </w:tr>
      <w:tr w:rsidR="00803313" w:rsidRPr="00BC2665" w:rsidTr="008E6827">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803313" w:rsidRPr="00BC2665" w:rsidRDefault="00803313" w:rsidP="008E6827">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803313" w:rsidRPr="00BC2665" w:rsidRDefault="00803313" w:rsidP="008E6827">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rsidR="00803313" w:rsidRPr="00BC2665" w:rsidRDefault="00803313" w:rsidP="008E6827">
            <w:pPr>
              <w:jc w:val="center"/>
              <w:rPr>
                <w:color w:val="000000"/>
                <w:sz w:val="22"/>
                <w:szCs w:val="22"/>
              </w:rPr>
            </w:pPr>
          </w:p>
        </w:tc>
      </w:tr>
      <w:tr w:rsidR="00803313" w:rsidRPr="00BC2665" w:rsidTr="008E6827">
        <w:trPr>
          <w:trHeight w:val="331"/>
        </w:trPr>
        <w:tc>
          <w:tcPr>
            <w:tcW w:w="453" w:type="dxa"/>
            <w:vMerge w:val="restart"/>
            <w:tcBorders>
              <w:top w:val="nil"/>
              <w:left w:val="single" w:sz="4" w:space="0" w:color="auto"/>
              <w:right w:val="single" w:sz="4" w:space="0" w:color="auto"/>
            </w:tcBorders>
            <w:shd w:val="clear" w:color="000000" w:fill="FFFFFF"/>
            <w:vAlign w:val="center"/>
          </w:tcPr>
          <w:p w:rsidR="00803313" w:rsidRPr="00BC2665" w:rsidRDefault="00803313" w:rsidP="008E6827">
            <w:pPr>
              <w:ind w:left="-79"/>
              <w:jc w:val="center"/>
              <w:rPr>
                <w:b/>
                <w:bCs/>
                <w:color w:val="000000"/>
                <w:sz w:val="16"/>
                <w:szCs w:val="16"/>
              </w:rPr>
            </w:pPr>
            <w:r w:rsidRPr="00BC2665">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r w:rsidRPr="00BC2665">
              <w:rPr>
                <w:b/>
                <w:bCs/>
                <w:color w:val="000000"/>
                <w:sz w:val="16"/>
                <w:szCs w:val="16"/>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r w:rsidRPr="00BC2665">
              <w:rPr>
                <w:b/>
                <w:bCs/>
                <w:color w:val="000000"/>
                <w:sz w:val="16"/>
                <w:szCs w:val="16"/>
              </w:rPr>
              <w:t>**</w:t>
            </w:r>
          </w:p>
          <w:p w:rsidR="00803313" w:rsidRPr="00BC2665" w:rsidRDefault="00803313" w:rsidP="008E6827">
            <w:pPr>
              <w:ind w:left="-105" w:right="-108"/>
              <w:jc w:val="center"/>
              <w:rPr>
                <w:b/>
                <w:bCs/>
                <w:color w:val="000000"/>
                <w:sz w:val="16"/>
                <w:szCs w:val="16"/>
              </w:rPr>
            </w:pPr>
            <w:r w:rsidRPr="00BC2665">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r w:rsidRPr="00BC2665">
              <w:rPr>
                <w:b/>
                <w:bCs/>
                <w:color w:val="000000"/>
                <w:sz w:val="16"/>
                <w:szCs w:val="16"/>
              </w:rPr>
              <w:t>Информация о цепочке собственников организации (включая конечных бенефициаров)</w:t>
            </w:r>
          </w:p>
        </w:tc>
      </w:tr>
      <w:tr w:rsidR="00803313" w:rsidRPr="00BC2665" w:rsidTr="008E6827">
        <w:trPr>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rsidR="00803313" w:rsidRPr="00BC2665" w:rsidRDefault="00803313" w:rsidP="008E6827">
            <w:pPr>
              <w:ind w:left="-79"/>
              <w:jc w:val="cente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803313" w:rsidRPr="00BC2665" w:rsidRDefault="00803313" w:rsidP="008E6827">
            <w:pPr>
              <w:ind w:left="-108" w:right="-108"/>
              <w:jc w:val="center"/>
              <w:rPr>
                <w:b/>
                <w:bCs/>
                <w:color w:val="000000"/>
                <w:sz w:val="16"/>
                <w:szCs w:val="16"/>
              </w:rPr>
            </w:pPr>
            <w:r w:rsidRPr="00BC2665">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803313" w:rsidRPr="00BC2665" w:rsidRDefault="00803313" w:rsidP="008E6827">
            <w:pPr>
              <w:ind w:left="-108" w:right="-108"/>
              <w:jc w:val="center"/>
              <w:rPr>
                <w:b/>
                <w:bCs/>
                <w:color w:val="000000"/>
                <w:sz w:val="16"/>
                <w:szCs w:val="16"/>
              </w:rPr>
            </w:pPr>
            <w:r w:rsidRPr="00BC2665">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803313" w:rsidRPr="00BC2665" w:rsidRDefault="00803313" w:rsidP="008E6827">
            <w:pPr>
              <w:ind w:left="-108" w:right="-108"/>
              <w:jc w:val="center"/>
              <w:rPr>
                <w:b/>
                <w:bCs/>
                <w:color w:val="000000"/>
                <w:sz w:val="16"/>
                <w:szCs w:val="16"/>
              </w:rPr>
            </w:pPr>
            <w:r w:rsidRPr="00BC2665">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803313" w:rsidRPr="00BC2665" w:rsidRDefault="00803313" w:rsidP="008E6827">
            <w:pPr>
              <w:ind w:left="-108" w:right="-108"/>
              <w:jc w:val="center"/>
              <w:rPr>
                <w:b/>
                <w:bCs/>
                <w:color w:val="000000"/>
                <w:sz w:val="16"/>
                <w:szCs w:val="16"/>
              </w:rPr>
            </w:pPr>
            <w:r w:rsidRPr="00BC2665">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803313" w:rsidRPr="00BC2665" w:rsidRDefault="00803313" w:rsidP="008E6827">
            <w:pPr>
              <w:ind w:left="-108" w:right="-108"/>
              <w:jc w:val="center"/>
              <w:rPr>
                <w:b/>
                <w:bCs/>
                <w:color w:val="000000"/>
                <w:sz w:val="16"/>
                <w:szCs w:val="16"/>
              </w:rPr>
            </w:pPr>
            <w:r w:rsidRPr="00BC2665">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rsidR="00803313" w:rsidRPr="00BC2665" w:rsidRDefault="00803313" w:rsidP="008E6827">
            <w:pPr>
              <w:ind w:left="-108" w:right="-108"/>
              <w:jc w:val="center"/>
              <w:rPr>
                <w:b/>
                <w:bCs/>
                <w:color w:val="000000"/>
                <w:sz w:val="16"/>
                <w:szCs w:val="16"/>
              </w:rPr>
            </w:pPr>
            <w:r w:rsidRPr="00BC2665">
              <w:rPr>
                <w:b/>
                <w:bCs/>
                <w:color w:val="000000"/>
                <w:sz w:val="16"/>
                <w:szCs w:val="16"/>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vAlign w:val="center"/>
            <w:hideMark/>
          </w:tcPr>
          <w:p w:rsidR="00803313" w:rsidRPr="00BC2665" w:rsidRDefault="00803313" w:rsidP="008E6827">
            <w:pPr>
              <w:ind w:left="-108" w:right="-108"/>
              <w:jc w:val="center"/>
              <w:rPr>
                <w:b/>
                <w:bCs/>
                <w:color w:val="000000"/>
                <w:sz w:val="16"/>
                <w:szCs w:val="16"/>
              </w:rPr>
            </w:pPr>
          </w:p>
        </w:tc>
        <w:tc>
          <w:tcPr>
            <w:tcW w:w="554" w:type="dxa"/>
            <w:tcBorders>
              <w:top w:val="nil"/>
              <w:left w:val="single" w:sz="4" w:space="0" w:color="auto"/>
              <w:bottom w:val="single" w:sz="4" w:space="0" w:color="auto"/>
              <w:right w:val="single" w:sz="4" w:space="0" w:color="auto"/>
            </w:tcBorders>
            <w:shd w:val="clear" w:color="auto" w:fill="auto"/>
            <w:vAlign w:val="center"/>
            <w:hideMark/>
          </w:tcPr>
          <w:p w:rsidR="00803313" w:rsidRPr="00BC2665" w:rsidRDefault="00803313" w:rsidP="008E6827">
            <w:pPr>
              <w:ind w:left="-108" w:right="-108"/>
              <w:jc w:val="center"/>
              <w:rPr>
                <w:b/>
                <w:bCs/>
                <w:color w:val="000000"/>
                <w:sz w:val="16"/>
                <w:szCs w:val="16"/>
              </w:rPr>
            </w:pPr>
            <w:r w:rsidRPr="00BC2665">
              <w:rPr>
                <w:b/>
                <w:bCs/>
                <w:color w:val="000000"/>
                <w:sz w:val="16"/>
                <w:szCs w:val="16"/>
              </w:rPr>
              <w:t>ИНН</w:t>
            </w:r>
          </w:p>
        </w:tc>
        <w:tc>
          <w:tcPr>
            <w:tcW w:w="693" w:type="dxa"/>
            <w:tcBorders>
              <w:top w:val="nil"/>
              <w:left w:val="single" w:sz="4" w:space="0" w:color="auto"/>
              <w:bottom w:val="single" w:sz="4" w:space="0" w:color="auto"/>
              <w:right w:val="single" w:sz="4" w:space="0" w:color="auto"/>
            </w:tcBorders>
            <w:shd w:val="clear" w:color="auto" w:fill="auto"/>
            <w:vAlign w:val="center"/>
            <w:hideMark/>
          </w:tcPr>
          <w:p w:rsidR="00803313" w:rsidRPr="00BC2665" w:rsidRDefault="00803313" w:rsidP="008E6827">
            <w:pPr>
              <w:ind w:left="-108" w:right="-108"/>
              <w:jc w:val="center"/>
              <w:rPr>
                <w:b/>
                <w:bCs/>
                <w:color w:val="000000"/>
                <w:sz w:val="16"/>
                <w:szCs w:val="16"/>
              </w:rPr>
            </w:pPr>
            <w:r w:rsidRPr="00BC2665">
              <w:rPr>
                <w:b/>
                <w:bCs/>
                <w:color w:val="000000"/>
                <w:sz w:val="16"/>
                <w:szCs w:val="16"/>
              </w:rPr>
              <w:t>ОГРН</w:t>
            </w:r>
          </w:p>
        </w:tc>
        <w:tc>
          <w:tcPr>
            <w:tcW w:w="1150" w:type="dxa"/>
            <w:tcBorders>
              <w:top w:val="nil"/>
              <w:left w:val="single" w:sz="4" w:space="0" w:color="auto"/>
              <w:bottom w:val="single" w:sz="4" w:space="0" w:color="auto"/>
              <w:right w:val="single" w:sz="4" w:space="0" w:color="auto"/>
            </w:tcBorders>
            <w:shd w:val="clear" w:color="auto" w:fill="auto"/>
            <w:vAlign w:val="center"/>
            <w:hideMark/>
          </w:tcPr>
          <w:p w:rsidR="00803313" w:rsidRPr="00BC2665" w:rsidRDefault="00803313" w:rsidP="008E6827">
            <w:pPr>
              <w:ind w:left="-108" w:right="-108"/>
              <w:jc w:val="center"/>
              <w:rPr>
                <w:b/>
                <w:bCs/>
                <w:color w:val="000000"/>
                <w:sz w:val="16"/>
                <w:szCs w:val="16"/>
              </w:rPr>
            </w:pPr>
            <w:r w:rsidRPr="00BC2665">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shd w:val="clear" w:color="auto" w:fill="auto"/>
            <w:vAlign w:val="center"/>
            <w:hideMark/>
          </w:tcPr>
          <w:p w:rsidR="00803313" w:rsidRPr="00BC2665" w:rsidRDefault="00803313" w:rsidP="008E6827">
            <w:pPr>
              <w:ind w:left="-108" w:right="-108"/>
              <w:jc w:val="center"/>
              <w:rPr>
                <w:b/>
                <w:bCs/>
                <w:color w:val="000000"/>
                <w:sz w:val="16"/>
                <w:szCs w:val="16"/>
              </w:rPr>
            </w:pPr>
            <w:r w:rsidRPr="00BC2665">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03313" w:rsidRPr="00BC2665" w:rsidRDefault="00803313" w:rsidP="008E6827">
            <w:pPr>
              <w:ind w:left="-108" w:right="-108"/>
              <w:jc w:val="center"/>
              <w:rPr>
                <w:b/>
                <w:bCs/>
                <w:color w:val="000000"/>
                <w:sz w:val="16"/>
                <w:szCs w:val="16"/>
              </w:rPr>
            </w:pPr>
            <w:r w:rsidRPr="00BC2665">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03313" w:rsidRPr="00BC2665" w:rsidRDefault="00803313" w:rsidP="008E6827">
            <w:pPr>
              <w:ind w:left="-108" w:right="-108"/>
              <w:jc w:val="center"/>
              <w:rPr>
                <w:b/>
                <w:bCs/>
                <w:color w:val="000000"/>
                <w:sz w:val="16"/>
                <w:szCs w:val="16"/>
              </w:rPr>
            </w:pPr>
            <w:r w:rsidRPr="00BC2665">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03313" w:rsidRPr="00BC2665" w:rsidRDefault="00803313" w:rsidP="008E6827">
            <w:pPr>
              <w:ind w:left="-108" w:right="-108"/>
              <w:jc w:val="center"/>
              <w:rPr>
                <w:b/>
                <w:color w:val="000000"/>
                <w:sz w:val="16"/>
                <w:szCs w:val="16"/>
              </w:rPr>
            </w:pPr>
            <w:r w:rsidRPr="00BC2665">
              <w:rPr>
                <w:b/>
                <w:color w:val="000000"/>
                <w:sz w:val="16"/>
                <w:szCs w:val="16"/>
              </w:rPr>
              <w:t>Размер доли (для участников</w:t>
            </w:r>
            <w:r w:rsidRPr="00BC2665">
              <w:rPr>
                <w:b/>
                <w:bCs/>
                <w:color w:val="000000"/>
                <w:sz w:val="16"/>
                <w:szCs w:val="16"/>
              </w:rPr>
              <w:t>/ акционеров/ бенефициаров)</w:t>
            </w:r>
            <w:r w:rsidRPr="00BC2665">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tcPr>
          <w:p w:rsidR="00803313" w:rsidRPr="00BC2665" w:rsidRDefault="00803313" w:rsidP="008E6827">
            <w:pPr>
              <w:ind w:left="-108" w:right="-108"/>
              <w:jc w:val="center"/>
              <w:rPr>
                <w:b/>
                <w:color w:val="000000"/>
                <w:sz w:val="16"/>
                <w:szCs w:val="16"/>
              </w:rPr>
            </w:pPr>
            <w:r w:rsidRPr="00BC2665">
              <w:rPr>
                <w:b/>
                <w:color w:val="000000"/>
                <w:sz w:val="16"/>
                <w:szCs w:val="16"/>
              </w:rPr>
              <w:t>Информация о подтверждающих документах (наименование, реквизиты и т.д.)***</w:t>
            </w:r>
          </w:p>
        </w:tc>
      </w:tr>
      <w:tr w:rsidR="00803313" w:rsidRPr="00BC2665" w:rsidTr="008E6827">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803313" w:rsidRPr="00BC2665" w:rsidRDefault="00803313" w:rsidP="008E6827">
            <w:pPr>
              <w:ind w:left="-79"/>
              <w:jc w:val="center"/>
              <w:rPr>
                <w:b/>
                <w:bCs/>
                <w:color w:val="000000"/>
                <w:sz w:val="16"/>
                <w:szCs w:val="16"/>
              </w:rPr>
            </w:pPr>
            <w:r w:rsidRPr="00BC2665">
              <w:rPr>
                <w:b/>
                <w:bCs/>
                <w:color w:val="000000"/>
                <w:sz w:val="16"/>
                <w:szCs w:val="16"/>
              </w:rPr>
              <w:t>1</w:t>
            </w:r>
          </w:p>
        </w:tc>
        <w:tc>
          <w:tcPr>
            <w:tcW w:w="568" w:type="dxa"/>
            <w:tcBorders>
              <w:top w:val="nil"/>
              <w:left w:val="nil"/>
              <w:bottom w:val="nil"/>
              <w:right w:val="single" w:sz="4" w:space="0" w:color="auto"/>
            </w:tcBorders>
            <w:shd w:val="clear" w:color="000000" w:fill="FFFFFF"/>
            <w:vAlign w:val="center"/>
            <w:hideMark/>
          </w:tcPr>
          <w:p w:rsidR="00803313" w:rsidRPr="00BC2665" w:rsidRDefault="00803313" w:rsidP="008E6827">
            <w:pPr>
              <w:jc w:val="center"/>
              <w:rPr>
                <w:b/>
                <w:bCs/>
                <w:color w:val="000000"/>
                <w:sz w:val="16"/>
                <w:szCs w:val="16"/>
              </w:rPr>
            </w:pPr>
            <w:r w:rsidRPr="00BC2665">
              <w:rPr>
                <w:b/>
                <w:bCs/>
                <w:color w:val="000000"/>
                <w:sz w:val="16"/>
                <w:szCs w:val="16"/>
              </w:rPr>
              <w:t>2</w:t>
            </w:r>
          </w:p>
        </w:tc>
        <w:tc>
          <w:tcPr>
            <w:tcW w:w="567" w:type="dxa"/>
            <w:tcBorders>
              <w:top w:val="nil"/>
              <w:left w:val="nil"/>
              <w:bottom w:val="nil"/>
              <w:right w:val="single" w:sz="4" w:space="0" w:color="auto"/>
            </w:tcBorders>
            <w:shd w:val="clear" w:color="000000" w:fill="FFFFFF"/>
            <w:vAlign w:val="center"/>
            <w:hideMark/>
          </w:tcPr>
          <w:p w:rsidR="00803313" w:rsidRPr="00BC2665" w:rsidRDefault="00803313" w:rsidP="008E6827">
            <w:pPr>
              <w:jc w:val="center"/>
              <w:rPr>
                <w:b/>
                <w:bCs/>
                <w:color w:val="000000"/>
                <w:sz w:val="16"/>
                <w:szCs w:val="16"/>
              </w:rPr>
            </w:pPr>
            <w:r w:rsidRPr="00BC2665">
              <w:rPr>
                <w:b/>
                <w:bCs/>
                <w:color w:val="000000"/>
                <w:sz w:val="16"/>
                <w:szCs w:val="16"/>
              </w:rPr>
              <w:t>3</w:t>
            </w:r>
          </w:p>
        </w:tc>
        <w:tc>
          <w:tcPr>
            <w:tcW w:w="1135" w:type="dxa"/>
            <w:tcBorders>
              <w:top w:val="nil"/>
              <w:left w:val="nil"/>
              <w:bottom w:val="nil"/>
              <w:right w:val="single" w:sz="4" w:space="0" w:color="auto"/>
            </w:tcBorders>
            <w:shd w:val="clear" w:color="000000" w:fill="FFFFFF"/>
            <w:vAlign w:val="center"/>
            <w:hideMark/>
          </w:tcPr>
          <w:p w:rsidR="00803313" w:rsidRPr="00BC2665" w:rsidRDefault="00803313" w:rsidP="008E6827">
            <w:pPr>
              <w:jc w:val="center"/>
              <w:rPr>
                <w:b/>
                <w:bCs/>
                <w:color w:val="000000"/>
                <w:sz w:val="16"/>
                <w:szCs w:val="16"/>
              </w:rPr>
            </w:pPr>
            <w:r w:rsidRPr="00BC2665">
              <w:rPr>
                <w:b/>
                <w:bCs/>
                <w:color w:val="000000"/>
                <w:sz w:val="16"/>
                <w:szCs w:val="16"/>
              </w:rPr>
              <w:t>4</w:t>
            </w:r>
          </w:p>
        </w:tc>
        <w:tc>
          <w:tcPr>
            <w:tcW w:w="879" w:type="dxa"/>
            <w:tcBorders>
              <w:top w:val="nil"/>
              <w:left w:val="nil"/>
              <w:bottom w:val="nil"/>
              <w:right w:val="single" w:sz="4" w:space="0" w:color="auto"/>
            </w:tcBorders>
            <w:shd w:val="clear" w:color="000000" w:fill="FFFFFF"/>
            <w:vAlign w:val="center"/>
            <w:hideMark/>
          </w:tcPr>
          <w:p w:rsidR="00803313" w:rsidRPr="00BC2665" w:rsidRDefault="00803313" w:rsidP="008E6827">
            <w:pPr>
              <w:jc w:val="center"/>
              <w:rPr>
                <w:b/>
                <w:bCs/>
                <w:color w:val="000000"/>
                <w:sz w:val="16"/>
                <w:szCs w:val="16"/>
              </w:rPr>
            </w:pPr>
            <w:r w:rsidRPr="00BC2665">
              <w:rPr>
                <w:b/>
                <w:bCs/>
                <w:color w:val="000000"/>
                <w:sz w:val="16"/>
                <w:szCs w:val="16"/>
              </w:rPr>
              <w:t>5</w:t>
            </w:r>
          </w:p>
        </w:tc>
        <w:tc>
          <w:tcPr>
            <w:tcW w:w="1247" w:type="dxa"/>
            <w:tcBorders>
              <w:top w:val="nil"/>
              <w:left w:val="nil"/>
              <w:bottom w:val="nil"/>
              <w:right w:val="single" w:sz="4" w:space="0" w:color="auto"/>
            </w:tcBorders>
            <w:shd w:val="clear" w:color="000000" w:fill="FFFFFF"/>
            <w:vAlign w:val="center"/>
            <w:hideMark/>
          </w:tcPr>
          <w:p w:rsidR="00803313" w:rsidRPr="00BC2665" w:rsidRDefault="00803313" w:rsidP="008E6827">
            <w:pPr>
              <w:jc w:val="center"/>
              <w:rPr>
                <w:b/>
                <w:bCs/>
                <w:color w:val="000000"/>
                <w:sz w:val="16"/>
                <w:szCs w:val="16"/>
              </w:rPr>
            </w:pPr>
            <w:r w:rsidRPr="00BC2665">
              <w:rPr>
                <w:b/>
                <w:bCs/>
                <w:color w:val="000000"/>
                <w:sz w:val="16"/>
                <w:szCs w:val="16"/>
              </w:rPr>
              <w:t>6</w:t>
            </w:r>
          </w:p>
        </w:tc>
        <w:tc>
          <w:tcPr>
            <w:tcW w:w="1556" w:type="dxa"/>
            <w:tcBorders>
              <w:top w:val="single" w:sz="4" w:space="0" w:color="000000"/>
              <w:left w:val="nil"/>
              <w:bottom w:val="nil"/>
              <w:right w:val="single" w:sz="4" w:space="0" w:color="auto"/>
            </w:tcBorders>
            <w:shd w:val="clear" w:color="000000" w:fill="FFFFFF"/>
            <w:vAlign w:val="center"/>
            <w:hideMark/>
          </w:tcPr>
          <w:p w:rsidR="00803313" w:rsidRPr="00BC2665" w:rsidRDefault="00803313" w:rsidP="008E6827">
            <w:pPr>
              <w:jc w:val="center"/>
              <w:rPr>
                <w:b/>
                <w:bCs/>
                <w:color w:val="000000"/>
                <w:sz w:val="16"/>
                <w:szCs w:val="16"/>
              </w:rPr>
            </w:pPr>
            <w:r w:rsidRPr="00BC2665">
              <w:rPr>
                <w:b/>
                <w:bCs/>
                <w:color w:val="000000"/>
                <w:sz w:val="16"/>
                <w:szCs w:val="16"/>
              </w:rPr>
              <w:t>7</w:t>
            </w:r>
          </w:p>
        </w:tc>
        <w:tc>
          <w:tcPr>
            <w:tcW w:w="570" w:type="dxa"/>
            <w:tcBorders>
              <w:top w:val="single" w:sz="4" w:space="0" w:color="000000"/>
              <w:left w:val="nil"/>
              <w:bottom w:val="nil"/>
              <w:right w:val="single" w:sz="4" w:space="0" w:color="auto"/>
            </w:tcBorders>
            <w:shd w:val="clear" w:color="auto" w:fill="auto"/>
            <w:vAlign w:val="center"/>
            <w:hideMark/>
          </w:tcPr>
          <w:p w:rsidR="00803313" w:rsidRPr="00BC2665" w:rsidRDefault="00803313" w:rsidP="008E6827">
            <w:pPr>
              <w:ind w:left="-105" w:right="-108"/>
              <w:jc w:val="center"/>
              <w:rPr>
                <w:b/>
                <w:bCs/>
                <w:color w:val="000000"/>
                <w:sz w:val="16"/>
                <w:szCs w:val="16"/>
              </w:rPr>
            </w:pPr>
            <w:r w:rsidRPr="00BC2665">
              <w:rPr>
                <w:b/>
                <w:bCs/>
                <w:color w:val="000000"/>
                <w:sz w:val="16"/>
                <w:szCs w:val="16"/>
              </w:rPr>
              <w:t>8</w:t>
            </w:r>
          </w:p>
        </w:tc>
        <w:tc>
          <w:tcPr>
            <w:tcW w:w="554" w:type="dxa"/>
            <w:tcBorders>
              <w:top w:val="nil"/>
              <w:left w:val="nil"/>
              <w:bottom w:val="nil"/>
              <w:right w:val="single" w:sz="4" w:space="0" w:color="auto"/>
            </w:tcBorders>
            <w:shd w:val="clear" w:color="auto" w:fill="auto"/>
            <w:vAlign w:val="center"/>
            <w:hideMark/>
          </w:tcPr>
          <w:p w:rsidR="00803313" w:rsidRPr="00BC2665" w:rsidRDefault="00803313" w:rsidP="008E6827">
            <w:pPr>
              <w:jc w:val="center"/>
              <w:rPr>
                <w:b/>
                <w:bCs/>
                <w:color w:val="000000"/>
                <w:sz w:val="16"/>
                <w:szCs w:val="16"/>
              </w:rPr>
            </w:pPr>
            <w:r w:rsidRPr="00BC2665">
              <w:rPr>
                <w:b/>
                <w:bCs/>
                <w:color w:val="000000"/>
                <w:sz w:val="16"/>
                <w:szCs w:val="16"/>
              </w:rPr>
              <w:t>9</w:t>
            </w:r>
          </w:p>
        </w:tc>
        <w:tc>
          <w:tcPr>
            <w:tcW w:w="693" w:type="dxa"/>
            <w:tcBorders>
              <w:top w:val="nil"/>
              <w:left w:val="nil"/>
              <w:bottom w:val="nil"/>
              <w:right w:val="single" w:sz="4" w:space="0" w:color="auto"/>
            </w:tcBorders>
            <w:shd w:val="clear" w:color="auto" w:fill="auto"/>
            <w:vAlign w:val="center"/>
            <w:hideMark/>
          </w:tcPr>
          <w:p w:rsidR="00803313" w:rsidRPr="00BC2665" w:rsidRDefault="00803313" w:rsidP="008E6827">
            <w:pPr>
              <w:jc w:val="center"/>
              <w:rPr>
                <w:b/>
                <w:bCs/>
                <w:color w:val="000000"/>
                <w:sz w:val="16"/>
                <w:szCs w:val="16"/>
              </w:rPr>
            </w:pPr>
            <w:r w:rsidRPr="00BC2665">
              <w:rPr>
                <w:b/>
                <w:bCs/>
                <w:color w:val="000000"/>
                <w:sz w:val="16"/>
                <w:szCs w:val="16"/>
              </w:rPr>
              <w:t>10</w:t>
            </w:r>
          </w:p>
        </w:tc>
        <w:tc>
          <w:tcPr>
            <w:tcW w:w="1150" w:type="dxa"/>
            <w:tcBorders>
              <w:top w:val="nil"/>
              <w:left w:val="nil"/>
              <w:bottom w:val="nil"/>
              <w:right w:val="single" w:sz="4" w:space="0" w:color="auto"/>
            </w:tcBorders>
            <w:shd w:val="clear" w:color="auto" w:fill="auto"/>
            <w:vAlign w:val="center"/>
            <w:hideMark/>
          </w:tcPr>
          <w:p w:rsidR="00803313" w:rsidRPr="00BC2665" w:rsidRDefault="00803313" w:rsidP="008E6827">
            <w:pPr>
              <w:jc w:val="center"/>
              <w:rPr>
                <w:b/>
                <w:bCs/>
                <w:color w:val="000000"/>
                <w:sz w:val="16"/>
                <w:szCs w:val="16"/>
              </w:rPr>
            </w:pPr>
            <w:r w:rsidRPr="00BC2665">
              <w:rPr>
                <w:b/>
                <w:bCs/>
                <w:color w:val="000000"/>
                <w:sz w:val="16"/>
                <w:szCs w:val="16"/>
              </w:rPr>
              <w:t>11</w:t>
            </w:r>
          </w:p>
        </w:tc>
        <w:tc>
          <w:tcPr>
            <w:tcW w:w="976" w:type="dxa"/>
            <w:tcBorders>
              <w:top w:val="nil"/>
              <w:left w:val="nil"/>
              <w:bottom w:val="nil"/>
              <w:right w:val="single" w:sz="4" w:space="0" w:color="auto"/>
            </w:tcBorders>
            <w:shd w:val="clear" w:color="auto" w:fill="auto"/>
            <w:vAlign w:val="center"/>
            <w:hideMark/>
          </w:tcPr>
          <w:p w:rsidR="00803313" w:rsidRPr="00BC2665" w:rsidRDefault="00803313" w:rsidP="008E6827">
            <w:pPr>
              <w:jc w:val="center"/>
              <w:rPr>
                <w:b/>
                <w:bCs/>
                <w:color w:val="000000"/>
                <w:sz w:val="16"/>
                <w:szCs w:val="16"/>
              </w:rPr>
            </w:pPr>
            <w:r w:rsidRPr="00BC2665">
              <w:rPr>
                <w:b/>
                <w:bCs/>
                <w:color w:val="000000"/>
                <w:sz w:val="16"/>
                <w:szCs w:val="16"/>
              </w:rPr>
              <w:t>12</w:t>
            </w:r>
          </w:p>
        </w:tc>
        <w:tc>
          <w:tcPr>
            <w:tcW w:w="1276" w:type="dxa"/>
            <w:tcBorders>
              <w:top w:val="nil"/>
              <w:left w:val="nil"/>
              <w:bottom w:val="nil"/>
              <w:right w:val="single" w:sz="4" w:space="0" w:color="auto"/>
            </w:tcBorders>
            <w:shd w:val="clear" w:color="auto" w:fill="auto"/>
            <w:vAlign w:val="bottom"/>
            <w:hideMark/>
          </w:tcPr>
          <w:p w:rsidR="00803313" w:rsidRPr="00BC2665" w:rsidRDefault="00803313" w:rsidP="008E6827">
            <w:pPr>
              <w:jc w:val="center"/>
              <w:rPr>
                <w:b/>
                <w:bCs/>
                <w:color w:val="000000"/>
                <w:sz w:val="16"/>
                <w:szCs w:val="16"/>
              </w:rPr>
            </w:pPr>
            <w:r w:rsidRPr="00BC2665">
              <w:rPr>
                <w:b/>
                <w:bCs/>
                <w:color w:val="000000"/>
                <w:sz w:val="16"/>
                <w:szCs w:val="16"/>
              </w:rPr>
              <w:t>13</w:t>
            </w:r>
          </w:p>
        </w:tc>
        <w:tc>
          <w:tcPr>
            <w:tcW w:w="1134" w:type="dxa"/>
            <w:tcBorders>
              <w:top w:val="nil"/>
              <w:left w:val="nil"/>
              <w:bottom w:val="nil"/>
              <w:right w:val="single" w:sz="4" w:space="0" w:color="auto"/>
            </w:tcBorders>
            <w:shd w:val="clear" w:color="auto" w:fill="auto"/>
            <w:vAlign w:val="center"/>
            <w:hideMark/>
          </w:tcPr>
          <w:p w:rsidR="00803313" w:rsidRPr="00BC2665" w:rsidRDefault="00803313" w:rsidP="008E6827">
            <w:pPr>
              <w:jc w:val="center"/>
              <w:rPr>
                <w:b/>
                <w:bCs/>
                <w:color w:val="000000"/>
                <w:sz w:val="16"/>
                <w:szCs w:val="16"/>
              </w:rPr>
            </w:pPr>
            <w:r w:rsidRPr="00BC2665">
              <w:rPr>
                <w:b/>
                <w:bCs/>
                <w:color w:val="000000"/>
                <w:sz w:val="16"/>
                <w:szCs w:val="16"/>
              </w:rPr>
              <w:t>14</w:t>
            </w:r>
          </w:p>
        </w:tc>
        <w:tc>
          <w:tcPr>
            <w:tcW w:w="1134" w:type="dxa"/>
            <w:tcBorders>
              <w:top w:val="nil"/>
              <w:left w:val="nil"/>
              <w:bottom w:val="nil"/>
              <w:right w:val="single" w:sz="4" w:space="0" w:color="auto"/>
            </w:tcBorders>
            <w:shd w:val="clear" w:color="auto" w:fill="auto"/>
            <w:vAlign w:val="bottom"/>
            <w:hideMark/>
          </w:tcPr>
          <w:p w:rsidR="00803313" w:rsidRPr="00BC2665" w:rsidRDefault="00803313" w:rsidP="008E6827">
            <w:pPr>
              <w:jc w:val="center"/>
              <w:rPr>
                <w:color w:val="000000"/>
                <w:sz w:val="16"/>
                <w:szCs w:val="16"/>
              </w:rPr>
            </w:pPr>
            <w:r w:rsidRPr="00BC2665">
              <w:rPr>
                <w:b/>
                <w:bCs/>
                <w:color w:val="000000"/>
                <w:sz w:val="16"/>
                <w:szCs w:val="16"/>
              </w:rPr>
              <w:t>15</w:t>
            </w:r>
          </w:p>
        </w:tc>
        <w:tc>
          <w:tcPr>
            <w:tcW w:w="1276" w:type="dxa"/>
            <w:tcBorders>
              <w:top w:val="nil"/>
              <w:left w:val="nil"/>
              <w:bottom w:val="nil"/>
              <w:right w:val="single" w:sz="4" w:space="0" w:color="auto"/>
            </w:tcBorders>
          </w:tcPr>
          <w:p w:rsidR="00803313" w:rsidRPr="00BC2665" w:rsidRDefault="00803313" w:rsidP="008E6827">
            <w:pPr>
              <w:jc w:val="center"/>
              <w:rPr>
                <w:b/>
                <w:bCs/>
                <w:color w:val="000000"/>
                <w:sz w:val="16"/>
                <w:szCs w:val="16"/>
                <w:lang w:val="en-US"/>
              </w:rPr>
            </w:pPr>
            <w:r w:rsidRPr="00BC2665">
              <w:rPr>
                <w:b/>
                <w:bCs/>
                <w:color w:val="000000"/>
                <w:sz w:val="16"/>
                <w:szCs w:val="16"/>
                <w:lang w:val="en-US"/>
              </w:rPr>
              <w:t>16</w:t>
            </w:r>
          </w:p>
        </w:tc>
      </w:tr>
      <w:tr w:rsidR="00803313" w:rsidRPr="00BC2665" w:rsidTr="008E682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803313" w:rsidRPr="00BC2665" w:rsidRDefault="00803313" w:rsidP="008E68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70"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554"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693"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50"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976"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276" w:type="dxa"/>
            <w:tcBorders>
              <w:top w:val="nil"/>
              <w:left w:val="nil"/>
              <w:bottom w:val="single" w:sz="4" w:space="0" w:color="auto"/>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276" w:type="dxa"/>
            <w:tcBorders>
              <w:top w:val="nil"/>
              <w:left w:val="nil"/>
              <w:bottom w:val="single" w:sz="4" w:space="0" w:color="auto"/>
              <w:right w:val="single" w:sz="4" w:space="0" w:color="auto"/>
            </w:tcBorders>
          </w:tcPr>
          <w:p w:rsidR="00803313" w:rsidRPr="00BC2665" w:rsidRDefault="00803313" w:rsidP="008E6827">
            <w:pPr>
              <w:jc w:val="center"/>
              <w:rPr>
                <w:b/>
                <w:bCs/>
                <w:color w:val="000000"/>
                <w:sz w:val="16"/>
                <w:szCs w:val="16"/>
              </w:rPr>
            </w:pPr>
          </w:p>
        </w:tc>
      </w:tr>
      <w:tr w:rsidR="00803313" w:rsidRPr="00BC2665" w:rsidTr="008E682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803313" w:rsidRPr="00BC2665" w:rsidRDefault="00803313" w:rsidP="008E6827">
            <w:pPr>
              <w:ind w:left="-79"/>
              <w:jc w:val="center"/>
              <w:rPr>
                <w:b/>
                <w:bCs/>
                <w:color w:val="000000"/>
                <w:sz w:val="16"/>
                <w:szCs w:val="16"/>
              </w:rPr>
            </w:pPr>
            <w:r w:rsidRPr="00BC2665">
              <w:rPr>
                <w:b/>
                <w:bCs/>
                <w:color w:val="000000"/>
                <w:sz w:val="16"/>
                <w:szCs w:val="16"/>
              </w:rPr>
              <w:t>1.</w:t>
            </w:r>
          </w:p>
        </w:tc>
        <w:tc>
          <w:tcPr>
            <w:tcW w:w="568"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70"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r w:rsidRPr="00BC2665">
              <w:rPr>
                <w:b/>
                <w:bCs/>
                <w:color w:val="000000"/>
                <w:sz w:val="16"/>
                <w:szCs w:val="16"/>
              </w:rPr>
              <w:t>1.1.</w:t>
            </w:r>
          </w:p>
        </w:tc>
        <w:tc>
          <w:tcPr>
            <w:tcW w:w="554"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693"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50"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976"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276" w:type="dxa"/>
            <w:tcBorders>
              <w:top w:val="nil"/>
              <w:left w:val="nil"/>
              <w:bottom w:val="single" w:sz="4" w:space="0" w:color="auto"/>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276" w:type="dxa"/>
            <w:tcBorders>
              <w:top w:val="nil"/>
              <w:left w:val="nil"/>
              <w:bottom w:val="single" w:sz="4" w:space="0" w:color="auto"/>
              <w:right w:val="single" w:sz="4" w:space="0" w:color="auto"/>
            </w:tcBorders>
          </w:tcPr>
          <w:p w:rsidR="00803313" w:rsidRPr="00BC2665" w:rsidRDefault="00803313" w:rsidP="008E6827">
            <w:pPr>
              <w:jc w:val="center"/>
              <w:rPr>
                <w:b/>
                <w:bCs/>
                <w:color w:val="000000"/>
                <w:sz w:val="16"/>
                <w:szCs w:val="16"/>
              </w:rPr>
            </w:pPr>
          </w:p>
        </w:tc>
      </w:tr>
      <w:tr w:rsidR="00803313" w:rsidRPr="00BC2665" w:rsidTr="008E682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803313" w:rsidRPr="00BC2665" w:rsidRDefault="00803313" w:rsidP="008E68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70"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ind w:left="-105" w:right="-108"/>
              <w:jc w:val="center"/>
              <w:rPr>
                <w:b/>
                <w:bCs/>
                <w:color w:val="000000"/>
                <w:sz w:val="16"/>
                <w:szCs w:val="16"/>
              </w:rPr>
            </w:pPr>
            <w:r w:rsidRPr="00BC2665">
              <w:rPr>
                <w:b/>
                <w:bCs/>
                <w:color w:val="000000"/>
                <w:sz w:val="16"/>
                <w:szCs w:val="16"/>
              </w:rPr>
              <w:t>1.1.1</w:t>
            </w:r>
          </w:p>
        </w:tc>
        <w:tc>
          <w:tcPr>
            <w:tcW w:w="554"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693"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50"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976"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276" w:type="dxa"/>
            <w:tcBorders>
              <w:top w:val="nil"/>
              <w:left w:val="nil"/>
              <w:bottom w:val="single" w:sz="4" w:space="0" w:color="auto"/>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276" w:type="dxa"/>
            <w:tcBorders>
              <w:top w:val="nil"/>
              <w:left w:val="nil"/>
              <w:bottom w:val="single" w:sz="4" w:space="0" w:color="auto"/>
              <w:right w:val="single" w:sz="4" w:space="0" w:color="auto"/>
            </w:tcBorders>
          </w:tcPr>
          <w:p w:rsidR="00803313" w:rsidRPr="00BC2665" w:rsidRDefault="00803313" w:rsidP="008E6827">
            <w:pPr>
              <w:jc w:val="center"/>
              <w:rPr>
                <w:b/>
                <w:bCs/>
                <w:color w:val="000000"/>
                <w:sz w:val="16"/>
                <w:szCs w:val="16"/>
              </w:rPr>
            </w:pPr>
          </w:p>
        </w:tc>
      </w:tr>
      <w:tr w:rsidR="00803313" w:rsidRPr="00BC2665" w:rsidTr="008E682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803313" w:rsidRPr="00BC2665" w:rsidRDefault="00803313" w:rsidP="008E68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70"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ind w:left="-105" w:right="-108"/>
              <w:jc w:val="center"/>
              <w:rPr>
                <w:b/>
                <w:bCs/>
                <w:color w:val="000000"/>
                <w:sz w:val="16"/>
                <w:szCs w:val="16"/>
              </w:rPr>
            </w:pPr>
            <w:r w:rsidRPr="00BC2665">
              <w:rPr>
                <w:b/>
                <w:bCs/>
                <w:color w:val="000000"/>
                <w:sz w:val="16"/>
                <w:szCs w:val="16"/>
              </w:rPr>
              <w:t>1.1.2</w:t>
            </w:r>
          </w:p>
        </w:tc>
        <w:tc>
          <w:tcPr>
            <w:tcW w:w="554"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693"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50"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976"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276" w:type="dxa"/>
            <w:tcBorders>
              <w:top w:val="nil"/>
              <w:left w:val="nil"/>
              <w:bottom w:val="single" w:sz="4" w:space="0" w:color="auto"/>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276" w:type="dxa"/>
            <w:tcBorders>
              <w:top w:val="nil"/>
              <w:left w:val="nil"/>
              <w:bottom w:val="single" w:sz="4" w:space="0" w:color="auto"/>
              <w:right w:val="single" w:sz="4" w:space="0" w:color="auto"/>
            </w:tcBorders>
          </w:tcPr>
          <w:p w:rsidR="00803313" w:rsidRPr="00BC2665" w:rsidRDefault="00803313" w:rsidP="008E6827">
            <w:pPr>
              <w:jc w:val="center"/>
              <w:rPr>
                <w:b/>
                <w:bCs/>
                <w:color w:val="000000"/>
                <w:sz w:val="16"/>
                <w:szCs w:val="16"/>
              </w:rPr>
            </w:pPr>
          </w:p>
        </w:tc>
      </w:tr>
      <w:tr w:rsidR="00803313" w:rsidRPr="00BC2665" w:rsidTr="008E682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803313" w:rsidRPr="00BC2665" w:rsidRDefault="00803313" w:rsidP="008E68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70"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ind w:left="-105" w:right="-108"/>
              <w:jc w:val="center"/>
              <w:rPr>
                <w:b/>
                <w:bCs/>
                <w:color w:val="000000"/>
                <w:sz w:val="16"/>
                <w:szCs w:val="16"/>
              </w:rPr>
            </w:pPr>
            <w:r w:rsidRPr="00BC2665">
              <w:rPr>
                <w:b/>
                <w:bCs/>
                <w:color w:val="000000"/>
                <w:sz w:val="16"/>
                <w:szCs w:val="16"/>
              </w:rPr>
              <w:t>1.1.3</w:t>
            </w:r>
          </w:p>
        </w:tc>
        <w:tc>
          <w:tcPr>
            <w:tcW w:w="554"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693"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50"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976"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276" w:type="dxa"/>
            <w:tcBorders>
              <w:top w:val="nil"/>
              <w:left w:val="nil"/>
              <w:bottom w:val="single" w:sz="4" w:space="0" w:color="auto"/>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276" w:type="dxa"/>
            <w:tcBorders>
              <w:top w:val="nil"/>
              <w:left w:val="nil"/>
              <w:bottom w:val="single" w:sz="4" w:space="0" w:color="auto"/>
              <w:right w:val="single" w:sz="4" w:space="0" w:color="auto"/>
            </w:tcBorders>
          </w:tcPr>
          <w:p w:rsidR="00803313" w:rsidRPr="00BC2665" w:rsidRDefault="00803313" w:rsidP="008E6827">
            <w:pPr>
              <w:jc w:val="center"/>
              <w:rPr>
                <w:b/>
                <w:bCs/>
                <w:color w:val="000000"/>
                <w:sz w:val="16"/>
                <w:szCs w:val="16"/>
              </w:rPr>
            </w:pPr>
          </w:p>
        </w:tc>
      </w:tr>
      <w:tr w:rsidR="00803313" w:rsidRPr="00BC2665" w:rsidTr="008E6827">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803313" w:rsidRPr="00BC2665" w:rsidRDefault="00803313" w:rsidP="008E68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70"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ind w:left="-105" w:right="-108"/>
              <w:jc w:val="center"/>
              <w:rPr>
                <w:b/>
                <w:bCs/>
                <w:color w:val="000000"/>
                <w:sz w:val="16"/>
                <w:szCs w:val="16"/>
              </w:rPr>
            </w:pPr>
            <w:r w:rsidRPr="00BC2665">
              <w:rPr>
                <w:b/>
                <w:bCs/>
                <w:color w:val="000000"/>
                <w:sz w:val="16"/>
                <w:szCs w:val="16"/>
              </w:rPr>
              <w:t>1.1.3.1</w:t>
            </w:r>
          </w:p>
        </w:tc>
        <w:tc>
          <w:tcPr>
            <w:tcW w:w="554"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693"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50"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976"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276" w:type="dxa"/>
            <w:tcBorders>
              <w:top w:val="nil"/>
              <w:left w:val="nil"/>
              <w:bottom w:val="single" w:sz="4" w:space="0" w:color="auto"/>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276" w:type="dxa"/>
            <w:tcBorders>
              <w:top w:val="nil"/>
              <w:left w:val="nil"/>
              <w:bottom w:val="single" w:sz="4" w:space="0" w:color="auto"/>
              <w:right w:val="single" w:sz="4" w:space="0" w:color="auto"/>
            </w:tcBorders>
          </w:tcPr>
          <w:p w:rsidR="00803313" w:rsidRPr="00BC2665" w:rsidRDefault="00803313" w:rsidP="008E6827">
            <w:pPr>
              <w:jc w:val="center"/>
              <w:rPr>
                <w:b/>
                <w:bCs/>
                <w:color w:val="000000"/>
                <w:sz w:val="16"/>
                <w:szCs w:val="16"/>
              </w:rPr>
            </w:pPr>
          </w:p>
        </w:tc>
      </w:tr>
      <w:tr w:rsidR="00803313" w:rsidRPr="00BC2665" w:rsidTr="008E6827">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803313" w:rsidRPr="00BC2665" w:rsidRDefault="00803313" w:rsidP="008E6827">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70" w:type="dxa"/>
            <w:tcBorders>
              <w:top w:val="nil"/>
              <w:left w:val="nil"/>
              <w:bottom w:val="single" w:sz="4" w:space="0" w:color="000000"/>
              <w:right w:val="single" w:sz="4" w:space="0" w:color="auto"/>
            </w:tcBorders>
            <w:shd w:val="clear" w:color="auto" w:fill="auto"/>
            <w:vAlign w:val="center"/>
          </w:tcPr>
          <w:p w:rsidR="00803313" w:rsidRPr="00BC2665" w:rsidRDefault="00803313" w:rsidP="008E6827">
            <w:pPr>
              <w:ind w:left="-105" w:right="-108"/>
              <w:jc w:val="center"/>
              <w:rPr>
                <w:b/>
                <w:bCs/>
                <w:color w:val="000000"/>
                <w:sz w:val="16"/>
                <w:szCs w:val="16"/>
              </w:rPr>
            </w:pPr>
            <w:r w:rsidRPr="00BC2665">
              <w:rPr>
                <w:b/>
                <w:bCs/>
                <w:color w:val="000000"/>
                <w:sz w:val="16"/>
                <w:szCs w:val="16"/>
              </w:rPr>
              <w:t>1.1.3.2</w:t>
            </w:r>
          </w:p>
        </w:tc>
        <w:tc>
          <w:tcPr>
            <w:tcW w:w="554" w:type="dxa"/>
            <w:tcBorders>
              <w:top w:val="nil"/>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693" w:type="dxa"/>
            <w:tcBorders>
              <w:top w:val="nil"/>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50" w:type="dxa"/>
            <w:tcBorders>
              <w:top w:val="nil"/>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976" w:type="dxa"/>
            <w:tcBorders>
              <w:top w:val="nil"/>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276" w:type="dxa"/>
            <w:tcBorders>
              <w:top w:val="nil"/>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134" w:type="dxa"/>
            <w:tcBorders>
              <w:top w:val="nil"/>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34" w:type="dxa"/>
            <w:tcBorders>
              <w:top w:val="nil"/>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276" w:type="dxa"/>
            <w:tcBorders>
              <w:top w:val="nil"/>
              <w:left w:val="nil"/>
              <w:bottom w:val="single" w:sz="4" w:space="0" w:color="000000"/>
              <w:right w:val="single" w:sz="4" w:space="0" w:color="auto"/>
            </w:tcBorders>
          </w:tcPr>
          <w:p w:rsidR="00803313" w:rsidRPr="00BC2665" w:rsidRDefault="00803313" w:rsidP="008E6827">
            <w:pPr>
              <w:jc w:val="center"/>
              <w:rPr>
                <w:b/>
                <w:bCs/>
                <w:color w:val="000000"/>
                <w:sz w:val="16"/>
                <w:szCs w:val="16"/>
              </w:rPr>
            </w:pPr>
          </w:p>
        </w:tc>
      </w:tr>
      <w:tr w:rsidR="00803313" w:rsidRPr="00BC2665" w:rsidTr="008E682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03313" w:rsidRPr="00BC2665" w:rsidRDefault="00803313" w:rsidP="008E68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ind w:left="-105" w:right="-108"/>
              <w:jc w:val="center"/>
              <w:rPr>
                <w:b/>
                <w:bCs/>
                <w:color w:val="000000"/>
                <w:sz w:val="16"/>
                <w:szCs w:val="16"/>
              </w:rPr>
            </w:pPr>
            <w:r w:rsidRPr="00BC2665">
              <w:rPr>
                <w:b/>
                <w:bCs/>
                <w:color w:val="000000"/>
                <w:sz w:val="16"/>
                <w:szCs w:val="16"/>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803313" w:rsidRPr="00BC2665" w:rsidRDefault="00803313" w:rsidP="008E6827">
            <w:pPr>
              <w:jc w:val="center"/>
              <w:rPr>
                <w:b/>
                <w:bCs/>
                <w:color w:val="000000"/>
                <w:sz w:val="16"/>
                <w:szCs w:val="16"/>
              </w:rPr>
            </w:pPr>
          </w:p>
        </w:tc>
      </w:tr>
      <w:tr w:rsidR="00803313" w:rsidRPr="00BC2665" w:rsidTr="008E682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03313" w:rsidRPr="00BC2665" w:rsidRDefault="00803313" w:rsidP="008E68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ind w:left="-105" w:right="-108"/>
              <w:jc w:val="center"/>
              <w:rPr>
                <w:b/>
                <w:bCs/>
                <w:color w:val="000000"/>
                <w:sz w:val="16"/>
                <w:szCs w:val="16"/>
              </w:rPr>
            </w:pPr>
            <w:r w:rsidRPr="00BC2665">
              <w:rPr>
                <w:b/>
                <w:bCs/>
                <w:color w:val="000000"/>
                <w:sz w:val="16"/>
                <w:szCs w:val="16"/>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803313" w:rsidRPr="00BC2665" w:rsidRDefault="00803313" w:rsidP="008E6827">
            <w:pPr>
              <w:jc w:val="center"/>
              <w:rPr>
                <w:b/>
                <w:bCs/>
                <w:color w:val="000000"/>
                <w:sz w:val="16"/>
                <w:szCs w:val="16"/>
              </w:rPr>
            </w:pPr>
          </w:p>
        </w:tc>
      </w:tr>
      <w:tr w:rsidR="00803313" w:rsidRPr="00BC2665" w:rsidTr="008E682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03313" w:rsidRPr="00BC2665" w:rsidRDefault="00803313" w:rsidP="008E68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ind w:left="-105" w:right="-108"/>
              <w:jc w:val="center"/>
              <w:rPr>
                <w:b/>
                <w:bCs/>
                <w:color w:val="000000"/>
                <w:sz w:val="16"/>
                <w:szCs w:val="16"/>
              </w:rPr>
            </w:pPr>
            <w:r w:rsidRPr="00BC2665">
              <w:rPr>
                <w:b/>
                <w:bCs/>
                <w:color w:val="000000"/>
                <w:sz w:val="16"/>
                <w:szCs w:val="16"/>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803313" w:rsidRPr="00BC2665" w:rsidRDefault="00803313" w:rsidP="008E6827">
            <w:pPr>
              <w:jc w:val="center"/>
              <w:rPr>
                <w:b/>
                <w:bCs/>
                <w:color w:val="000000"/>
                <w:sz w:val="16"/>
                <w:szCs w:val="16"/>
              </w:rPr>
            </w:pPr>
          </w:p>
        </w:tc>
      </w:tr>
      <w:tr w:rsidR="00803313" w:rsidRPr="00BC2665" w:rsidTr="008E682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03313" w:rsidRPr="00BC2665" w:rsidRDefault="00803313" w:rsidP="008E68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ind w:left="-105" w:right="-108"/>
              <w:jc w:val="center"/>
              <w:rPr>
                <w:b/>
                <w:bCs/>
                <w:color w:val="000000"/>
                <w:sz w:val="16"/>
                <w:szCs w:val="16"/>
              </w:rPr>
            </w:pPr>
            <w:r w:rsidRPr="00BC2665">
              <w:rPr>
                <w:b/>
                <w:bCs/>
                <w:color w:val="000000"/>
                <w:sz w:val="16"/>
                <w:szCs w:val="16"/>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803313" w:rsidRPr="00BC2665" w:rsidRDefault="00803313" w:rsidP="008E6827">
            <w:pPr>
              <w:jc w:val="center"/>
              <w:rPr>
                <w:b/>
                <w:bCs/>
                <w:color w:val="000000"/>
                <w:sz w:val="16"/>
                <w:szCs w:val="16"/>
              </w:rPr>
            </w:pPr>
          </w:p>
        </w:tc>
      </w:tr>
      <w:tr w:rsidR="00803313" w:rsidRPr="00BC2665" w:rsidTr="008E682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03313" w:rsidRPr="00BC2665" w:rsidRDefault="00803313" w:rsidP="008E68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ind w:left="-105" w:right="-108"/>
              <w:jc w:val="center"/>
              <w:rPr>
                <w:b/>
                <w:bCs/>
                <w:color w:val="000000"/>
                <w:sz w:val="16"/>
                <w:szCs w:val="16"/>
              </w:rPr>
            </w:pPr>
            <w:r w:rsidRPr="00BC2665">
              <w:rPr>
                <w:b/>
                <w:bCs/>
                <w:color w:val="000000"/>
                <w:sz w:val="16"/>
                <w:szCs w:val="16"/>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803313" w:rsidRPr="00BC2665" w:rsidRDefault="00803313" w:rsidP="008E6827">
            <w:pPr>
              <w:jc w:val="center"/>
              <w:rPr>
                <w:b/>
                <w:bCs/>
                <w:color w:val="000000"/>
                <w:sz w:val="16"/>
                <w:szCs w:val="16"/>
              </w:rPr>
            </w:pPr>
          </w:p>
        </w:tc>
      </w:tr>
      <w:tr w:rsidR="00803313" w:rsidRPr="00BC2665" w:rsidTr="008E682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03313" w:rsidRPr="00BC2665" w:rsidRDefault="00803313" w:rsidP="008E68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ind w:left="-105" w:right="-108"/>
              <w:jc w:val="center"/>
              <w:rPr>
                <w:b/>
                <w:bCs/>
                <w:color w:val="000000"/>
                <w:sz w:val="16"/>
                <w:szCs w:val="16"/>
              </w:rPr>
            </w:pPr>
            <w:r w:rsidRPr="00BC2665">
              <w:rPr>
                <w:b/>
                <w:bCs/>
                <w:color w:val="000000"/>
                <w:sz w:val="16"/>
                <w:szCs w:val="16"/>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803313" w:rsidRPr="00BC2665" w:rsidRDefault="00803313" w:rsidP="008E6827">
            <w:pPr>
              <w:jc w:val="center"/>
              <w:rPr>
                <w:b/>
                <w:bCs/>
                <w:color w:val="000000"/>
                <w:sz w:val="16"/>
                <w:szCs w:val="16"/>
              </w:rPr>
            </w:pPr>
          </w:p>
        </w:tc>
      </w:tr>
      <w:tr w:rsidR="00803313" w:rsidRPr="00BC2665" w:rsidTr="008E682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03313" w:rsidRPr="00BC2665" w:rsidRDefault="00803313" w:rsidP="008E68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ind w:left="-105" w:right="-108"/>
              <w:jc w:val="center"/>
              <w:rPr>
                <w:b/>
                <w:bCs/>
                <w:color w:val="000000"/>
                <w:sz w:val="16"/>
                <w:szCs w:val="16"/>
              </w:rPr>
            </w:pPr>
            <w:r w:rsidRPr="00BC2665">
              <w:rPr>
                <w:b/>
                <w:bCs/>
                <w:color w:val="000000"/>
                <w:sz w:val="16"/>
                <w:szCs w:val="16"/>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803313" w:rsidRPr="00BC2665" w:rsidRDefault="00803313" w:rsidP="008E6827">
            <w:pPr>
              <w:jc w:val="center"/>
              <w:rPr>
                <w:b/>
                <w:bCs/>
                <w:color w:val="000000"/>
                <w:sz w:val="16"/>
                <w:szCs w:val="16"/>
              </w:rPr>
            </w:pPr>
          </w:p>
        </w:tc>
      </w:tr>
      <w:tr w:rsidR="00803313" w:rsidRPr="00BC2665" w:rsidTr="008E6827">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03313" w:rsidRPr="00BC2665" w:rsidRDefault="00803313" w:rsidP="008E68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803313" w:rsidRPr="00BC2665" w:rsidRDefault="00803313" w:rsidP="008E68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ind w:left="-105" w:right="-108"/>
              <w:jc w:val="center"/>
              <w:rPr>
                <w:b/>
                <w:bCs/>
                <w:color w:val="000000"/>
                <w:sz w:val="16"/>
                <w:szCs w:val="16"/>
              </w:rPr>
            </w:pPr>
            <w:r w:rsidRPr="00BC2665">
              <w:rPr>
                <w:b/>
                <w:bCs/>
                <w:color w:val="000000"/>
                <w:sz w:val="16"/>
                <w:szCs w:val="16"/>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803313" w:rsidRPr="00BC2665" w:rsidRDefault="00803313" w:rsidP="008E68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803313" w:rsidRPr="00BC2665" w:rsidRDefault="00803313" w:rsidP="008E68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803313" w:rsidRPr="00BC2665" w:rsidRDefault="00803313" w:rsidP="008E6827">
            <w:pPr>
              <w:jc w:val="center"/>
              <w:rPr>
                <w:b/>
                <w:bCs/>
                <w:color w:val="000000"/>
                <w:sz w:val="16"/>
                <w:szCs w:val="16"/>
              </w:rPr>
            </w:pPr>
          </w:p>
        </w:tc>
      </w:tr>
    </w:tbl>
    <w:p w:rsidR="00803313" w:rsidRPr="00BC2665" w:rsidRDefault="00803313" w:rsidP="00803313">
      <w:pPr>
        <w:tabs>
          <w:tab w:val="left" w:pos="708"/>
          <w:tab w:val="left" w:pos="1134"/>
        </w:tabs>
        <w:autoSpaceDE w:val="0"/>
        <w:autoSpaceDN w:val="0"/>
        <w:ind w:left="567"/>
        <w:rPr>
          <w:snapToGrid w:val="0"/>
        </w:rPr>
      </w:pPr>
      <w:r w:rsidRPr="00BC2665">
        <w:rPr>
          <w:snapToGrid w:val="0"/>
        </w:rPr>
        <w:t xml:space="preserve">__________________________________           </w:t>
      </w:r>
      <w:r w:rsidRPr="00BC2665">
        <w:rPr>
          <w:snapToGrid w:val="0"/>
        </w:rPr>
        <w:tab/>
      </w:r>
      <w:r w:rsidRPr="00BC2665">
        <w:rPr>
          <w:snapToGrid w:val="0"/>
        </w:rPr>
        <w:tab/>
      </w:r>
      <w:r w:rsidRPr="00BC2665">
        <w:rPr>
          <w:snapToGrid w:val="0"/>
        </w:rPr>
        <w:tab/>
      </w:r>
      <w:r w:rsidRPr="00BC2665">
        <w:rPr>
          <w:snapToGrid w:val="0"/>
        </w:rPr>
        <w:tab/>
      </w:r>
      <w:r w:rsidRPr="00BC2665">
        <w:rPr>
          <w:snapToGrid w:val="0"/>
        </w:rPr>
        <w:tab/>
        <w:t xml:space="preserve">      _________________________</w:t>
      </w:r>
    </w:p>
    <w:p w:rsidR="00803313" w:rsidRPr="00BC2665" w:rsidRDefault="00803313" w:rsidP="00803313">
      <w:pPr>
        <w:overflowPunct w:val="0"/>
        <w:autoSpaceDE w:val="0"/>
        <w:autoSpaceDN w:val="0"/>
        <w:adjustRightInd w:val="0"/>
        <w:rPr>
          <w:sz w:val="20"/>
          <w:szCs w:val="20"/>
        </w:rPr>
      </w:pPr>
      <w:r w:rsidRPr="00BC2665">
        <w:rPr>
          <w:snapToGrid w:val="0"/>
        </w:rPr>
        <w:t xml:space="preserve">            </w:t>
      </w:r>
      <w:r w:rsidRPr="00BC2665">
        <w:rPr>
          <w:snapToGrid w:val="0"/>
          <w:sz w:val="20"/>
          <w:szCs w:val="20"/>
        </w:rPr>
        <w:t xml:space="preserve">(Подпись уполномоченного представителя)           </w:t>
      </w:r>
      <w:r w:rsidRPr="00BC2665">
        <w:rPr>
          <w:snapToGrid w:val="0"/>
          <w:sz w:val="20"/>
          <w:szCs w:val="20"/>
        </w:rPr>
        <w:tab/>
      </w:r>
      <w:r w:rsidRPr="00BC2665">
        <w:rPr>
          <w:snapToGrid w:val="0"/>
          <w:sz w:val="20"/>
          <w:szCs w:val="20"/>
        </w:rPr>
        <w:tab/>
      </w:r>
      <w:r w:rsidRPr="00BC2665">
        <w:rPr>
          <w:snapToGrid w:val="0"/>
          <w:sz w:val="20"/>
          <w:szCs w:val="20"/>
        </w:rPr>
        <w:tab/>
      </w:r>
      <w:r w:rsidRPr="00BC2665">
        <w:rPr>
          <w:snapToGrid w:val="0"/>
          <w:sz w:val="20"/>
          <w:szCs w:val="20"/>
        </w:rPr>
        <w:tab/>
      </w:r>
      <w:r w:rsidRPr="00BC2665">
        <w:rPr>
          <w:snapToGrid w:val="0"/>
          <w:sz w:val="20"/>
          <w:szCs w:val="20"/>
        </w:rPr>
        <w:tab/>
        <w:t xml:space="preserve">       (ФИО и должность подписавшего)</w:t>
      </w:r>
    </w:p>
    <w:p w:rsidR="00803313" w:rsidRPr="00BC2665" w:rsidRDefault="00803313" w:rsidP="00803313">
      <w:pPr>
        <w:overflowPunct w:val="0"/>
        <w:autoSpaceDE w:val="0"/>
        <w:autoSpaceDN w:val="0"/>
        <w:adjustRightInd w:val="0"/>
        <w:rPr>
          <w:sz w:val="20"/>
          <w:szCs w:val="20"/>
        </w:rPr>
      </w:pPr>
      <w:r w:rsidRPr="00BC2665">
        <w:rPr>
          <w:sz w:val="20"/>
          <w:szCs w:val="20"/>
        </w:rPr>
        <w:tab/>
      </w:r>
    </w:p>
    <w:p w:rsidR="00803313" w:rsidRPr="00BC2665" w:rsidRDefault="00803313" w:rsidP="00803313">
      <w:pPr>
        <w:overflowPunct w:val="0"/>
        <w:autoSpaceDE w:val="0"/>
        <w:autoSpaceDN w:val="0"/>
        <w:adjustRightInd w:val="0"/>
        <w:rPr>
          <w:bCs/>
          <w:sz w:val="20"/>
          <w:szCs w:val="20"/>
        </w:rPr>
      </w:pPr>
      <w:r w:rsidRPr="00BC2665">
        <w:rPr>
          <w:bCs/>
          <w:sz w:val="20"/>
          <w:szCs w:val="20"/>
        </w:rPr>
        <w:t>М.П.</w:t>
      </w:r>
    </w:p>
    <w:p w:rsidR="00803313" w:rsidRPr="00BC2665" w:rsidRDefault="00803313" w:rsidP="00803313">
      <w:pPr>
        <w:overflowPunct w:val="0"/>
        <w:autoSpaceDE w:val="0"/>
        <w:autoSpaceDN w:val="0"/>
        <w:adjustRightInd w:val="0"/>
        <w:rPr>
          <w:bCs/>
          <w:sz w:val="20"/>
          <w:szCs w:val="20"/>
        </w:rPr>
      </w:pPr>
    </w:p>
    <w:p w:rsidR="00803313" w:rsidRPr="00BC2665" w:rsidRDefault="00803313" w:rsidP="00803313">
      <w:pPr>
        <w:overflowPunct w:val="0"/>
        <w:autoSpaceDE w:val="0"/>
        <w:autoSpaceDN w:val="0"/>
        <w:adjustRightInd w:val="0"/>
        <w:rPr>
          <w:bCs/>
          <w:i/>
          <w:sz w:val="16"/>
          <w:szCs w:val="20"/>
        </w:rPr>
      </w:pPr>
      <w:r w:rsidRPr="00BC2665">
        <w:rPr>
          <w:b/>
          <w:i/>
          <w:snapToGrid w:val="0"/>
          <w:sz w:val="20"/>
        </w:rPr>
        <w:t>Примечания:</w:t>
      </w:r>
    </w:p>
    <w:p w:rsidR="00803313" w:rsidRPr="00BC2665" w:rsidRDefault="00803313" w:rsidP="00803313">
      <w:pPr>
        <w:overflowPunct w:val="0"/>
        <w:autoSpaceDE w:val="0"/>
        <w:autoSpaceDN w:val="0"/>
        <w:adjustRightInd w:val="0"/>
        <w:rPr>
          <w:bCs/>
          <w:i/>
          <w:sz w:val="16"/>
          <w:szCs w:val="20"/>
        </w:rPr>
      </w:pPr>
    </w:p>
    <w:p w:rsidR="00803313" w:rsidRPr="00BC2665" w:rsidRDefault="00803313" w:rsidP="00803313">
      <w:pPr>
        <w:suppressAutoHyphens/>
        <w:jc w:val="both"/>
        <w:rPr>
          <w:i/>
          <w:snapToGrid w:val="0"/>
          <w:sz w:val="20"/>
        </w:rPr>
      </w:pPr>
      <w:r w:rsidRPr="00BC2665">
        <w:rPr>
          <w:i/>
          <w:snapToGrid w:val="0"/>
          <w:sz w:val="20"/>
        </w:rPr>
        <w:t xml:space="preserve">* </w:t>
      </w:r>
      <w:r w:rsidRPr="00BC2665">
        <w:rPr>
          <w:i/>
          <w:snapToGrid w:val="0"/>
          <w:sz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803313" w:rsidRPr="00BC2665" w:rsidRDefault="00803313" w:rsidP="00803313">
      <w:pPr>
        <w:suppressAutoHyphens/>
        <w:jc w:val="both"/>
        <w:rPr>
          <w:i/>
          <w:snapToGrid w:val="0"/>
          <w:sz w:val="20"/>
        </w:rPr>
      </w:pPr>
      <w:r w:rsidRPr="00BC2665">
        <w:rPr>
          <w:i/>
          <w:snapToGrid w:val="0"/>
          <w:sz w:val="20"/>
        </w:rPr>
        <w:t>Изменение формы справки недопустимо.</w:t>
      </w:r>
    </w:p>
    <w:p w:rsidR="00803313" w:rsidRPr="00BC2665" w:rsidRDefault="00803313" w:rsidP="00803313">
      <w:pPr>
        <w:suppressAutoHyphens/>
        <w:jc w:val="both"/>
        <w:rPr>
          <w:i/>
          <w:snapToGrid w:val="0"/>
          <w:sz w:val="20"/>
        </w:rPr>
      </w:pPr>
      <w:r w:rsidRPr="00BC2665">
        <w:rPr>
          <w:i/>
          <w:snapToGrid w:val="0"/>
          <w:sz w:val="20"/>
        </w:rPr>
        <w:t>Указывается полное наименование юридического лица с расшифровкой его организационно-правовой формы.</w:t>
      </w:r>
    </w:p>
    <w:p w:rsidR="00803313" w:rsidRPr="00BC2665" w:rsidRDefault="00803313" w:rsidP="00803313">
      <w:pPr>
        <w:suppressAutoHyphens/>
        <w:jc w:val="both"/>
        <w:rPr>
          <w:i/>
          <w:snapToGrid w:val="0"/>
          <w:sz w:val="20"/>
        </w:rPr>
      </w:pPr>
      <w:r w:rsidRPr="00BC2665">
        <w:rPr>
          <w:i/>
          <w:snapToGrid w:val="0"/>
          <w:sz w:val="20"/>
        </w:rPr>
        <w:t>Графы (поля) таблицы должны содержать информацию, касающуюся только этой графы (поля).</w:t>
      </w:r>
    </w:p>
    <w:p w:rsidR="00803313" w:rsidRPr="00BC2665" w:rsidRDefault="00803313" w:rsidP="00803313">
      <w:pPr>
        <w:suppressAutoHyphens/>
        <w:jc w:val="both"/>
        <w:rPr>
          <w:i/>
          <w:snapToGrid w:val="0"/>
          <w:sz w:val="20"/>
        </w:rPr>
      </w:pPr>
      <w:r w:rsidRPr="00BC2665">
        <w:rPr>
          <w:i/>
          <w:snapToGrid w:val="0"/>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03313" w:rsidRPr="00BC2665" w:rsidRDefault="00803313" w:rsidP="00803313">
      <w:pPr>
        <w:suppressAutoHyphens/>
        <w:jc w:val="both"/>
        <w:rPr>
          <w:i/>
          <w:snapToGrid w:val="0"/>
          <w:sz w:val="20"/>
        </w:rPr>
      </w:pPr>
      <w:r w:rsidRPr="00BC2665">
        <w:rPr>
          <w:i/>
          <w:snapToGrid w:val="0"/>
          <w:sz w:val="20"/>
        </w:rPr>
        <w:t>При заполнении паспортных данных указывается только серия и номер паспорта в формате ХХХХ ХХХХХХ.</w:t>
      </w:r>
    </w:p>
    <w:p w:rsidR="00803313" w:rsidRPr="00BC2665" w:rsidRDefault="00803313" w:rsidP="00803313">
      <w:pPr>
        <w:suppressAutoHyphens/>
        <w:jc w:val="both"/>
        <w:rPr>
          <w:i/>
          <w:snapToGrid w:val="0"/>
          <w:sz w:val="20"/>
        </w:rPr>
      </w:pPr>
      <w:r w:rsidRPr="00BC2665">
        <w:rPr>
          <w:i/>
          <w:snapToGrid w:val="0"/>
          <w:sz w:val="20"/>
        </w:rPr>
        <w:t>**</w:t>
      </w:r>
      <w:r w:rsidRPr="00BC2665">
        <w:rPr>
          <w:i/>
          <w:snapToGrid w:val="0"/>
          <w:sz w:val="20"/>
        </w:rPr>
        <w:tab/>
        <w:t>1.1, 1.2. и т.д. – собственники участника (собственники первого уровня)</w:t>
      </w:r>
    </w:p>
    <w:p w:rsidR="00803313" w:rsidRPr="00BC2665" w:rsidRDefault="00803313" w:rsidP="00803313">
      <w:pPr>
        <w:suppressAutoHyphens/>
        <w:jc w:val="both"/>
        <w:rPr>
          <w:i/>
          <w:snapToGrid w:val="0"/>
          <w:sz w:val="20"/>
        </w:rPr>
      </w:pPr>
      <w:r w:rsidRPr="00BC2665">
        <w:rPr>
          <w:i/>
          <w:snapToGrid w:val="0"/>
          <w:sz w:val="20"/>
        </w:rPr>
        <w:tab/>
      </w:r>
      <w:r w:rsidRPr="00BC2665">
        <w:rPr>
          <w:i/>
          <w:snapToGrid w:val="0"/>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w:t>
      </w:r>
    </w:p>
    <w:p w:rsidR="00803313" w:rsidRPr="00BC2665" w:rsidRDefault="00803313" w:rsidP="00803313">
      <w:pPr>
        <w:suppressAutoHyphens/>
        <w:jc w:val="both"/>
        <w:rPr>
          <w:i/>
          <w:snapToGrid w:val="0"/>
          <w:sz w:val="20"/>
        </w:rPr>
      </w:pPr>
      <w:r w:rsidRPr="00BC2665">
        <w:rPr>
          <w:i/>
          <w:snapToGrid w:val="0"/>
          <w:sz w:val="20"/>
        </w:rPr>
        <w:t>***</w:t>
      </w:r>
      <w:r w:rsidRPr="00BC2665">
        <w:rPr>
          <w:i/>
          <w:snapToGrid w:val="0"/>
          <w:sz w:val="20"/>
        </w:rPr>
        <w:tab/>
        <w:t xml:space="preserve">в качестве подтверждающего документа </w:t>
      </w:r>
      <w:r w:rsidRPr="00BC2665">
        <w:rPr>
          <w:i/>
          <w:snapToGrid w:val="0"/>
          <w:sz w:val="20"/>
          <w:u w:val="single"/>
        </w:rPr>
        <w:t>могут быть представлены</w:t>
      </w:r>
      <w:r w:rsidRPr="00BC2665">
        <w:rPr>
          <w:i/>
          <w:snapToGrid w:val="0"/>
          <w:sz w:val="20"/>
        </w:rPr>
        <w:t xml:space="preserve">, например, выписка из ЕГРЮЛ, ЕГРИП, решение (протокол) о назначении исполнительного органа, выписка из реестра акционеров </w:t>
      </w:r>
      <w:r w:rsidRPr="00BC2665">
        <w:rPr>
          <w:i/>
          <w:sz w:val="20"/>
        </w:rPr>
        <w:t>(список лиц, зарегистрированных в реестре владельцев ценных бумаг) и т.п.</w:t>
      </w:r>
    </w:p>
    <w:p w:rsidR="00803313" w:rsidRPr="00BC2665" w:rsidRDefault="00803313" w:rsidP="00803313">
      <w:pPr>
        <w:jc w:val="both"/>
        <w:rPr>
          <w:szCs w:val="32"/>
        </w:rPr>
      </w:pPr>
    </w:p>
    <w:bookmarkEnd w:id="37"/>
    <w:bookmarkEnd w:id="38"/>
    <w:p w:rsidR="00803313" w:rsidRPr="00BC2665" w:rsidRDefault="00803313" w:rsidP="00803313">
      <w:pPr>
        <w:tabs>
          <w:tab w:val="left" w:pos="1080"/>
        </w:tabs>
        <w:jc w:val="both"/>
        <w:rPr>
          <w:b/>
          <w:sz w:val="20"/>
        </w:rPr>
      </w:pPr>
      <w:r w:rsidRPr="00BC2665">
        <w:rPr>
          <w:b/>
          <w:sz w:val="20"/>
        </w:rPr>
        <w:br w:type="page"/>
      </w:r>
      <w:r w:rsidRPr="00BC2665">
        <w:rPr>
          <w:b/>
          <w:sz w:val="20"/>
        </w:rPr>
        <w:lastRenderedPageBreak/>
        <w:t>Инструкции по заполнению</w:t>
      </w:r>
    </w:p>
    <w:p w:rsidR="00803313" w:rsidRPr="00BC2665" w:rsidRDefault="00803313" w:rsidP="008E6827">
      <w:pPr>
        <w:numPr>
          <w:ilvl w:val="0"/>
          <w:numId w:val="15"/>
        </w:numPr>
        <w:tabs>
          <w:tab w:val="clear" w:pos="1260"/>
          <w:tab w:val="left" w:pos="851"/>
        </w:tabs>
        <w:ind w:left="0" w:firstLine="600"/>
        <w:jc w:val="both"/>
        <w:rPr>
          <w:sz w:val="20"/>
        </w:rPr>
      </w:pPr>
      <w:r w:rsidRPr="00BC2665">
        <w:rPr>
          <w:sz w:val="20"/>
        </w:rPr>
        <w:t xml:space="preserve">Данные инструкции не следует воспроизводить в документах, подготовленных </w:t>
      </w:r>
      <w:r w:rsidR="002D369C" w:rsidRPr="00BC2665">
        <w:rPr>
          <w:sz w:val="20"/>
        </w:rPr>
        <w:t>у</w:t>
      </w:r>
      <w:r w:rsidRPr="00BC2665">
        <w:rPr>
          <w:sz w:val="20"/>
        </w:rPr>
        <w:t>частником закупки.</w:t>
      </w:r>
    </w:p>
    <w:p w:rsidR="00803313" w:rsidRPr="00BC2665" w:rsidRDefault="00803313" w:rsidP="008E6827">
      <w:pPr>
        <w:numPr>
          <w:ilvl w:val="0"/>
          <w:numId w:val="15"/>
        </w:numPr>
        <w:tabs>
          <w:tab w:val="clear" w:pos="1260"/>
          <w:tab w:val="left" w:pos="851"/>
        </w:tabs>
        <w:ind w:left="0" w:firstLine="600"/>
        <w:jc w:val="both"/>
        <w:rPr>
          <w:sz w:val="20"/>
        </w:rPr>
      </w:pPr>
      <w:r w:rsidRPr="00BC2665">
        <w:rPr>
          <w:sz w:val="20"/>
        </w:rPr>
        <w:t xml:space="preserve">Участник закупки приводит номер и дату Заявки на участие в </w:t>
      </w:r>
      <w:r w:rsidRPr="00BC2665">
        <w:rPr>
          <w:sz w:val="20"/>
          <w:szCs w:val="20"/>
        </w:rPr>
        <w:t>закупке способом сравнения цен</w:t>
      </w:r>
      <w:r w:rsidRPr="00BC2665">
        <w:rPr>
          <w:sz w:val="20"/>
        </w:rPr>
        <w:t>, приложением к которому является данная Справка.</w:t>
      </w:r>
    </w:p>
    <w:p w:rsidR="00803313" w:rsidRPr="00BC2665" w:rsidRDefault="00803313" w:rsidP="008E6827">
      <w:pPr>
        <w:numPr>
          <w:ilvl w:val="0"/>
          <w:numId w:val="15"/>
        </w:numPr>
        <w:tabs>
          <w:tab w:val="clear" w:pos="1260"/>
          <w:tab w:val="left" w:pos="851"/>
        </w:tabs>
        <w:ind w:left="0" w:firstLine="600"/>
        <w:jc w:val="both"/>
        <w:rPr>
          <w:sz w:val="20"/>
        </w:rPr>
      </w:pPr>
      <w:r w:rsidRPr="00BC2665">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03313" w:rsidRPr="00BC2665" w:rsidRDefault="00803313" w:rsidP="008E6827">
      <w:pPr>
        <w:numPr>
          <w:ilvl w:val="0"/>
          <w:numId w:val="15"/>
        </w:numPr>
        <w:tabs>
          <w:tab w:val="clear" w:pos="1260"/>
          <w:tab w:val="left" w:pos="851"/>
        </w:tabs>
        <w:ind w:left="0" w:firstLine="600"/>
        <w:jc w:val="both"/>
        <w:rPr>
          <w:sz w:val="20"/>
        </w:rPr>
      </w:pPr>
      <w:r w:rsidRPr="00BC2665">
        <w:rPr>
          <w:sz w:val="20"/>
        </w:rPr>
        <w:t>Участники закупки должны заполнить приведенную выше таблицу по всем позициям.</w:t>
      </w:r>
    </w:p>
    <w:p w:rsidR="00803313" w:rsidRPr="00BC2665" w:rsidRDefault="00803313" w:rsidP="008E6827">
      <w:pPr>
        <w:numPr>
          <w:ilvl w:val="0"/>
          <w:numId w:val="15"/>
        </w:numPr>
        <w:tabs>
          <w:tab w:val="clear" w:pos="1260"/>
          <w:tab w:val="left" w:pos="851"/>
        </w:tabs>
        <w:ind w:left="0" w:firstLine="600"/>
        <w:jc w:val="both"/>
        <w:rPr>
          <w:sz w:val="20"/>
        </w:rPr>
      </w:pPr>
      <w:r w:rsidRPr="00BC2665">
        <w:rPr>
          <w:sz w:val="20"/>
        </w:rPr>
        <w:t>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803313" w:rsidRPr="00BC2665" w:rsidRDefault="00803313" w:rsidP="008E6827">
      <w:pPr>
        <w:numPr>
          <w:ilvl w:val="0"/>
          <w:numId w:val="15"/>
        </w:numPr>
        <w:tabs>
          <w:tab w:val="clear" w:pos="1260"/>
          <w:tab w:val="num" w:pos="567"/>
          <w:tab w:val="left" w:pos="851"/>
        </w:tabs>
        <w:ind w:left="0" w:firstLine="567"/>
        <w:jc w:val="both"/>
        <w:rPr>
          <w:bCs/>
          <w:sz w:val="20"/>
        </w:rPr>
      </w:pPr>
      <w:r w:rsidRPr="00BC2665">
        <w:rPr>
          <w:sz w:val="20"/>
        </w:rPr>
        <w:t>Т</w:t>
      </w:r>
      <w:r w:rsidRPr="00BC2665">
        <w:rPr>
          <w:bCs/>
          <w:sz w:val="20"/>
        </w:rPr>
        <w:t xml:space="preserve">ребование о полном раскрытии информации о составе собственников/бенефициаров и размерах их долей особенно касается тех </w:t>
      </w:r>
      <w:r w:rsidR="002D369C" w:rsidRPr="00BC2665">
        <w:rPr>
          <w:bCs/>
          <w:sz w:val="20"/>
        </w:rPr>
        <w:t>у</w:t>
      </w:r>
      <w:r w:rsidRPr="00BC2665">
        <w:rPr>
          <w:bCs/>
          <w:sz w:val="20"/>
        </w:rPr>
        <w:t>частников, в цепочке собственников которых имеются компании, зарегистрированные в оффшорных зонах.</w:t>
      </w:r>
    </w:p>
    <w:p w:rsidR="00803313" w:rsidRPr="00BC2665" w:rsidRDefault="00803313" w:rsidP="008E6827">
      <w:pPr>
        <w:numPr>
          <w:ilvl w:val="0"/>
          <w:numId w:val="15"/>
        </w:numPr>
        <w:tabs>
          <w:tab w:val="clear" w:pos="1260"/>
          <w:tab w:val="num" w:pos="567"/>
          <w:tab w:val="left" w:pos="851"/>
          <w:tab w:val="left" w:pos="993"/>
          <w:tab w:val="left" w:pos="1276"/>
        </w:tabs>
        <w:ind w:left="0" w:firstLine="567"/>
        <w:jc w:val="both"/>
        <w:rPr>
          <w:bCs/>
          <w:sz w:val="20"/>
        </w:rPr>
      </w:pPr>
      <w:r w:rsidRPr="00BC2665">
        <w:rPr>
          <w:bCs/>
          <w:sz w:val="20"/>
        </w:rPr>
        <w:t xml:space="preserve">В графе 16 </w:t>
      </w:r>
      <w:r w:rsidR="002D369C" w:rsidRPr="00BC2665">
        <w:rPr>
          <w:bCs/>
          <w:sz w:val="20"/>
        </w:rPr>
        <w:t>у</w:t>
      </w:r>
      <w:r w:rsidRPr="00BC2665">
        <w:rPr>
          <w:bCs/>
          <w:sz w:val="20"/>
        </w:rPr>
        <w:t xml:space="preserve">частник должен указать наименование и реквизиты (№, дату или пр.) документов, подтверждающих указанные сведения. </w:t>
      </w:r>
    </w:p>
    <w:p w:rsidR="00803313" w:rsidRPr="00BC2665" w:rsidRDefault="00803313" w:rsidP="00803313">
      <w:pPr>
        <w:jc w:val="both"/>
      </w:pPr>
      <w:r w:rsidRPr="00BC2665">
        <w:rPr>
          <w:bCs/>
          <w:sz w:val="20"/>
        </w:rPr>
        <w:t xml:space="preserve">Не предоставление </w:t>
      </w:r>
      <w:r w:rsidR="002D369C" w:rsidRPr="00BC2665">
        <w:rPr>
          <w:bCs/>
          <w:sz w:val="20"/>
        </w:rPr>
        <w:t>у</w:t>
      </w:r>
      <w:r w:rsidRPr="00BC2665">
        <w:rPr>
          <w:bCs/>
          <w:sz w:val="20"/>
        </w:rPr>
        <w:t>частником сведений,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Заявки участника от дальнейшего рассмотрения.</w:t>
      </w:r>
    </w:p>
    <w:p w:rsidR="00803313" w:rsidRPr="00BC2665" w:rsidRDefault="00803313" w:rsidP="008E6827">
      <w:pPr>
        <w:numPr>
          <w:ilvl w:val="0"/>
          <w:numId w:val="15"/>
        </w:numPr>
        <w:tabs>
          <w:tab w:val="clear" w:pos="1260"/>
          <w:tab w:val="num" w:pos="567"/>
          <w:tab w:val="left" w:pos="851"/>
          <w:tab w:val="left" w:pos="993"/>
          <w:tab w:val="left" w:pos="1276"/>
        </w:tabs>
        <w:ind w:left="0" w:firstLine="567"/>
        <w:jc w:val="both"/>
        <w:rPr>
          <w:bCs/>
          <w:sz w:val="20"/>
        </w:rPr>
      </w:pPr>
      <w:r w:rsidRPr="00BC2665">
        <w:rPr>
          <w:bCs/>
          <w:sz w:val="20"/>
        </w:rPr>
        <w:t xml:space="preserve">Не предоставление </w:t>
      </w:r>
      <w:r w:rsidR="002D369C" w:rsidRPr="00BC2665">
        <w:rPr>
          <w:bCs/>
          <w:sz w:val="20"/>
        </w:rPr>
        <w:t>у</w:t>
      </w:r>
      <w:r w:rsidRPr="00BC2665">
        <w:rPr>
          <w:bCs/>
          <w:sz w:val="20"/>
        </w:rPr>
        <w:t>частником сведений,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Заявки участника от дальнейшего рассмотрения.</w:t>
      </w:r>
    </w:p>
    <w:p w:rsidR="00803313" w:rsidRPr="00BC2665" w:rsidRDefault="00803313" w:rsidP="00803313">
      <w:pPr>
        <w:tabs>
          <w:tab w:val="left" w:pos="993"/>
        </w:tabs>
        <w:ind w:left="567"/>
        <w:jc w:val="both"/>
        <w:rPr>
          <w:sz w:val="20"/>
        </w:rPr>
      </w:pPr>
    </w:p>
    <w:p w:rsidR="00803313" w:rsidRPr="00BC2665" w:rsidRDefault="00803313" w:rsidP="00803313">
      <w:pPr>
        <w:tabs>
          <w:tab w:val="num" w:pos="1080"/>
        </w:tabs>
        <w:ind w:left="600"/>
        <w:jc w:val="both"/>
        <w:rPr>
          <w:sz w:val="20"/>
          <w:szCs w:val="20"/>
        </w:rPr>
      </w:pPr>
    </w:p>
    <w:p w:rsidR="00803313" w:rsidRPr="00BC2665" w:rsidRDefault="00803313" w:rsidP="00803313">
      <w:pPr>
        <w:jc w:val="center"/>
        <w:rPr>
          <w:b/>
          <w:snapToGrid w:val="0"/>
          <w:sz w:val="22"/>
          <w:szCs w:val="22"/>
        </w:rPr>
        <w:sectPr w:rsidR="00803313" w:rsidRPr="00BC2665" w:rsidSect="008E6827">
          <w:headerReference w:type="default" r:id="rId15"/>
          <w:pgSz w:w="16838" w:h="11906" w:orient="landscape" w:code="9"/>
          <w:pgMar w:top="1276" w:right="851" w:bottom="851" w:left="1134" w:header="709" w:footer="709" w:gutter="0"/>
          <w:cols w:space="708"/>
          <w:docGrid w:linePitch="360"/>
        </w:sectPr>
      </w:pPr>
    </w:p>
    <w:p w:rsidR="00803313" w:rsidRPr="00BC2665" w:rsidRDefault="00803313" w:rsidP="00803313">
      <w:pPr>
        <w:jc w:val="right"/>
      </w:pPr>
      <w:r w:rsidRPr="00BC2665">
        <w:rPr>
          <w:b/>
          <w:snapToGrid w:val="0"/>
        </w:rPr>
        <w:lastRenderedPageBreak/>
        <w:tab/>
      </w:r>
      <w:r w:rsidRPr="00BC2665">
        <w:t>Приложение № ___ к Заявке на участие</w:t>
      </w:r>
    </w:p>
    <w:p w:rsidR="00803313" w:rsidRPr="00BC2665" w:rsidRDefault="00803313" w:rsidP="00803313">
      <w:pPr>
        <w:jc w:val="right"/>
      </w:pPr>
      <w:r w:rsidRPr="00BC2665">
        <w:t>от «____»______________ г. №_______</w:t>
      </w:r>
    </w:p>
    <w:p w:rsidR="00803313" w:rsidRPr="00BC2665" w:rsidRDefault="00803313" w:rsidP="00803313">
      <w:pPr>
        <w:rPr>
          <w:rFonts w:eastAsia="Arial"/>
          <w:b/>
          <w:bCs/>
          <w:i/>
          <w:iCs/>
          <w:sz w:val="22"/>
          <w:lang w:eastAsia="ar-SA"/>
        </w:rPr>
      </w:pPr>
    </w:p>
    <w:p w:rsidR="00803313" w:rsidRPr="00BC2665" w:rsidRDefault="00803313" w:rsidP="00803313">
      <w:pPr>
        <w:pStyle w:val="aff4"/>
        <w:spacing w:before="40" w:line="240" w:lineRule="auto"/>
        <w:jc w:val="center"/>
        <w:outlineLvl w:val="1"/>
        <w:rPr>
          <w:b/>
        </w:rPr>
      </w:pPr>
      <w:r w:rsidRPr="00BC2665">
        <w:rPr>
          <w:b/>
        </w:rPr>
        <w:t xml:space="preserve">ФОРМА </w:t>
      </w:r>
      <w:r w:rsidR="00610B1F">
        <w:rPr>
          <w:b/>
        </w:rPr>
        <w:t>3</w:t>
      </w:r>
      <w:r w:rsidRPr="00BC2665">
        <w:rPr>
          <w:b/>
        </w:rPr>
        <w:t xml:space="preserve"> СОГЛАСИЕ НА ОБРАБОТКУ ПЕРСОНАЛЬНЫХ ДАННЫХ</w:t>
      </w:r>
    </w:p>
    <w:p w:rsidR="00803313" w:rsidRPr="00BC2665" w:rsidRDefault="00803313" w:rsidP="00803313">
      <w:pPr>
        <w:tabs>
          <w:tab w:val="left" w:pos="0"/>
        </w:tabs>
        <w:jc w:val="right"/>
        <w:rPr>
          <w:rFonts w:eastAsia="Arial"/>
          <w:sz w:val="22"/>
          <w:lang w:eastAsia="ar-SA"/>
        </w:rPr>
      </w:pPr>
      <w:r w:rsidRPr="00BC2665">
        <w:rPr>
          <w:rFonts w:eastAsia="Arial"/>
          <w:sz w:val="22"/>
          <w:lang w:eastAsia="ar-SA"/>
        </w:rPr>
        <w:t xml:space="preserve">от «_____» ____________ 20____ г. </w:t>
      </w:r>
    </w:p>
    <w:p w:rsidR="00803313" w:rsidRPr="00BC2665" w:rsidRDefault="00803313" w:rsidP="00803313">
      <w:pPr>
        <w:jc w:val="center"/>
        <w:rPr>
          <w:rFonts w:eastAsia="Arial"/>
          <w:sz w:val="22"/>
          <w:lang w:eastAsia="ar-SA"/>
        </w:rPr>
      </w:pPr>
    </w:p>
    <w:p w:rsidR="00803313" w:rsidRPr="00BC2665" w:rsidRDefault="00803313" w:rsidP="00803313">
      <w:pPr>
        <w:widowControl w:val="0"/>
        <w:rPr>
          <w:rFonts w:eastAsia="Arial"/>
          <w:sz w:val="22"/>
          <w:lang w:eastAsia="ar-SA"/>
        </w:rPr>
      </w:pPr>
    </w:p>
    <w:p w:rsidR="00803313" w:rsidRPr="00BC2665" w:rsidRDefault="00803313" w:rsidP="00803313">
      <w:pPr>
        <w:widowControl w:val="0"/>
        <w:autoSpaceDE w:val="0"/>
        <w:autoSpaceDN w:val="0"/>
        <w:adjustRightInd w:val="0"/>
        <w:jc w:val="both"/>
        <w:rPr>
          <w:snapToGrid w:val="0"/>
        </w:rPr>
      </w:pPr>
      <w:r w:rsidRPr="00BC2665">
        <w:rPr>
          <w:snapToGrid w:val="0"/>
        </w:rPr>
        <w:t>Настоящим, _____________________________________________________________________,</w:t>
      </w:r>
    </w:p>
    <w:p w:rsidR="00803313" w:rsidRPr="00BC2665" w:rsidRDefault="00803313" w:rsidP="00803313">
      <w:pPr>
        <w:widowControl w:val="0"/>
        <w:autoSpaceDE w:val="0"/>
        <w:autoSpaceDN w:val="0"/>
        <w:adjustRightInd w:val="0"/>
        <w:ind w:firstLine="567"/>
        <w:jc w:val="center"/>
        <w:rPr>
          <w:b/>
          <w:i/>
          <w:vertAlign w:val="superscript"/>
        </w:rPr>
      </w:pPr>
      <w:r w:rsidRPr="00BC2665">
        <w:rPr>
          <w:b/>
          <w:i/>
          <w:vertAlign w:val="superscript"/>
        </w:rPr>
        <w:t>(указывается</w:t>
      </w:r>
      <w:r w:rsidRPr="00BC2665">
        <w:rPr>
          <w:vertAlign w:val="superscript"/>
        </w:rPr>
        <w:t xml:space="preserve"> </w:t>
      </w:r>
      <w:r w:rsidRPr="00BC2665">
        <w:rPr>
          <w:b/>
          <w:i/>
          <w:vertAlign w:val="superscript"/>
        </w:rPr>
        <w:t>полное наименование участника закупочной процедуры</w:t>
      </w:r>
    </w:p>
    <w:p w:rsidR="00803313" w:rsidRPr="00BC2665" w:rsidRDefault="00803313" w:rsidP="00803313">
      <w:pPr>
        <w:rPr>
          <w:snapToGrid w:val="0"/>
        </w:rPr>
      </w:pPr>
      <w:r w:rsidRPr="00BC2665">
        <w:rPr>
          <w:snapToGrid w:val="0"/>
        </w:rPr>
        <w:t>________________________________________________________________________________</w:t>
      </w:r>
    </w:p>
    <w:p w:rsidR="00803313" w:rsidRPr="00BC2665" w:rsidRDefault="00803313" w:rsidP="00803313">
      <w:pPr>
        <w:widowControl w:val="0"/>
        <w:autoSpaceDE w:val="0"/>
        <w:autoSpaceDN w:val="0"/>
        <w:adjustRightInd w:val="0"/>
        <w:jc w:val="center"/>
        <w:rPr>
          <w:vertAlign w:val="superscript"/>
        </w:rPr>
      </w:pPr>
      <w:r w:rsidRPr="00BC2665">
        <w:rPr>
          <w:b/>
          <w:i/>
          <w:vertAlign w:val="superscript"/>
        </w:rPr>
        <w:t>(потенциального контрагента), контрагента)</w:t>
      </w:r>
    </w:p>
    <w:p w:rsidR="00803313" w:rsidRPr="00BC2665" w:rsidRDefault="00803313" w:rsidP="00803313">
      <w:pPr>
        <w:widowControl w:val="0"/>
        <w:autoSpaceDE w:val="0"/>
        <w:autoSpaceDN w:val="0"/>
        <w:adjustRightInd w:val="0"/>
        <w:ind w:firstLine="709"/>
        <w:jc w:val="both"/>
      </w:pPr>
      <w:r w:rsidRPr="00BC2665">
        <w:t>Адрес регистрации: ________________________________________________________,</w:t>
      </w:r>
    </w:p>
    <w:p w:rsidR="00803313" w:rsidRPr="00BC2665" w:rsidRDefault="00803313" w:rsidP="00803313">
      <w:pPr>
        <w:widowControl w:val="0"/>
        <w:autoSpaceDE w:val="0"/>
        <w:autoSpaceDN w:val="0"/>
        <w:adjustRightInd w:val="0"/>
        <w:ind w:left="708" w:firstLine="1"/>
        <w:jc w:val="both"/>
        <w:rPr>
          <w:b/>
          <w:i/>
        </w:rPr>
      </w:pPr>
      <w:r w:rsidRPr="00BC2665">
        <w:t xml:space="preserve">Свидетельство о регистрации: ______________________________________________ </w:t>
      </w:r>
      <w:r w:rsidRPr="00BC2665">
        <w:rPr>
          <w:b/>
          <w:i/>
        </w:rPr>
        <w:t>ИНН__________________________</w:t>
      </w:r>
    </w:p>
    <w:p w:rsidR="00803313" w:rsidRPr="00BC2665" w:rsidRDefault="00803313" w:rsidP="00803313">
      <w:pPr>
        <w:widowControl w:val="0"/>
        <w:autoSpaceDE w:val="0"/>
        <w:autoSpaceDN w:val="0"/>
        <w:adjustRightInd w:val="0"/>
        <w:ind w:firstLine="709"/>
        <w:jc w:val="both"/>
        <w:rPr>
          <w:b/>
          <w:i/>
        </w:rPr>
      </w:pPr>
      <w:r w:rsidRPr="00BC2665">
        <w:rPr>
          <w:b/>
          <w:i/>
        </w:rPr>
        <w:t>КПП__________________________</w:t>
      </w:r>
    </w:p>
    <w:p w:rsidR="00803313" w:rsidRPr="00BC2665" w:rsidRDefault="00803313" w:rsidP="00803313">
      <w:pPr>
        <w:widowControl w:val="0"/>
        <w:autoSpaceDE w:val="0"/>
        <w:autoSpaceDN w:val="0"/>
        <w:adjustRightInd w:val="0"/>
        <w:ind w:firstLine="708"/>
        <w:jc w:val="both"/>
      </w:pPr>
      <w:r w:rsidRPr="00BC2665">
        <w:rPr>
          <w:b/>
          <w:i/>
        </w:rPr>
        <w:t>ОГРН_________________________</w:t>
      </w:r>
      <w:r w:rsidRPr="00BC2665">
        <w:t>,</w:t>
      </w:r>
    </w:p>
    <w:p w:rsidR="00803313" w:rsidRPr="00BC2665" w:rsidRDefault="00803313" w:rsidP="00803313">
      <w:pPr>
        <w:widowControl w:val="0"/>
        <w:autoSpaceDE w:val="0"/>
        <w:autoSpaceDN w:val="0"/>
        <w:adjustRightInd w:val="0"/>
        <w:jc w:val="both"/>
        <w:rPr>
          <w:b/>
          <w:i/>
        </w:rPr>
      </w:pPr>
      <w:r w:rsidRPr="00BC2665">
        <w:t>в лице</w:t>
      </w:r>
      <w:r w:rsidRPr="00BC2665">
        <w:rPr>
          <w:b/>
          <w:i/>
        </w:rPr>
        <w:t xml:space="preserve"> __________________________________________________________________________</w:t>
      </w:r>
    </w:p>
    <w:p w:rsidR="00803313" w:rsidRPr="00BC2665" w:rsidRDefault="00803313" w:rsidP="00803313">
      <w:pPr>
        <w:autoSpaceDE w:val="0"/>
        <w:autoSpaceDN w:val="0"/>
        <w:adjustRightInd w:val="0"/>
        <w:ind w:firstLine="540"/>
        <w:jc w:val="center"/>
        <w:rPr>
          <w:b/>
          <w:bCs/>
          <w:i/>
          <w:iCs/>
          <w:vertAlign w:val="superscript"/>
        </w:rPr>
      </w:pPr>
      <w:r w:rsidRPr="00BC2665">
        <w:rPr>
          <w:b/>
          <w:i/>
          <w:vertAlign w:val="superscript"/>
        </w:rPr>
        <w:t>(указывается Ф.И.О.,</w:t>
      </w:r>
      <w:r w:rsidRPr="00BC2665">
        <w:rPr>
          <w:b/>
          <w:bCs/>
          <w:i/>
          <w:iCs/>
          <w:vertAlign w:val="superscript"/>
        </w:rPr>
        <w:t xml:space="preserve"> адрес, номер основного документа, удостоверяющего его личность)</w:t>
      </w:r>
    </w:p>
    <w:p w:rsidR="00803313" w:rsidRPr="00BC2665" w:rsidRDefault="00803313" w:rsidP="00803313">
      <w:r w:rsidRPr="00BC2665">
        <w:rPr>
          <w:b/>
          <w:bCs/>
          <w:i/>
          <w:iCs/>
        </w:rPr>
        <w:t>________________________________________________________________________________,</w:t>
      </w:r>
    </w:p>
    <w:p w:rsidR="00803313" w:rsidRPr="00BC2665" w:rsidRDefault="00803313" w:rsidP="00803313">
      <w:pPr>
        <w:autoSpaceDE w:val="0"/>
        <w:autoSpaceDN w:val="0"/>
        <w:adjustRightInd w:val="0"/>
        <w:ind w:firstLine="540"/>
        <w:jc w:val="center"/>
        <w:rPr>
          <w:b/>
          <w:bCs/>
          <w:i/>
          <w:iCs/>
          <w:vertAlign w:val="superscript"/>
        </w:rPr>
      </w:pPr>
      <w:r w:rsidRPr="00BC2665">
        <w:rPr>
          <w:b/>
          <w:bCs/>
          <w:i/>
          <w:iCs/>
          <w:vertAlign w:val="superscript"/>
        </w:rPr>
        <w:t>(сведения о дате выдачи указанного документа и выдавшем его органе)*</w:t>
      </w:r>
    </w:p>
    <w:p w:rsidR="00803313" w:rsidRPr="00BC2665" w:rsidRDefault="00803313" w:rsidP="00803313">
      <w:pPr>
        <w:widowControl w:val="0"/>
        <w:autoSpaceDE w:val="0"/>
        <w:autoSpaceDN w:val="0"/>
        <w:adjustRightInd w:val="0"/>
        <w:jc w:val="both"/>
      </w:pPr>
      <w:r w:rsidRPr="00BC2665">
        <w:rPr>
          <w:b/>
          <w:i/>
        </w:rPr>
        <w:t>действующего на основании _____________________________</w:t>
      </w:r>
      <w:r w:rsidRPr="00BC2665">
        <w:rPr>
          <w:i/>
        </w:rPr>
        <w:t>,</w:t>
      </w:r>
      <w:r w:rsidRPr="00BC2665">
        <w:rPr>
          <w:b/>
          <w:i/>
        </w:rPr>
        <w:t xml:space="preserve"> </w:t>
      </w:r>
      <w:r w:rsidRPr="00BC2665">
        <w:t xml:space="preserve">дает свое согласие </w:t>
      </w:r>
      <w:r w:rsidRPr="00BC2665">
        <w:rPr>
          <w:b/>
        </w:rPr>
        <w:t xml:space="preserve">Публичному акционерному обществу  «Россети Московский регион», </w:t>
      </w:r>
      <w:r w:rsidRPr="00BC2665">
        <w:rPr>
          <w:snapToGrid w:val="0"/>
        </w:rPr>
        <w:t>зарегистрированному по адресу: г. Москва, 2-й Павелецкий пр., д. 3, стр. 2,</w:t>
      </w:r>
      <w:r w:rsidRPr="00BC2665">
        <w:rPr>
          <w:b/>
          <w:i/>
        </w:rPr>
        <w:t xml:space="preserve"> </w:t>
      </w:r>
      <w:r w:rsidRPr="00BC2665">
        <w:t>и</w:t>
      </w:r>
      <w:r w:rsidRPr="00BC2665">
        <w:rPr>
          <w:i/>
        </w:rPr>
        <w:t xml:space="preserve"> </w:t>
      </w:r>
      <w:r w:rsidR="000B5B88" w:rsidRPr="00BC2665">
        <w:rPr>
          <w:bCs/>
        </w:rPr>
        <w:t>Публичному акционерному обществу «Федеральная сетевая компания - Россети»</w:t>
      </w:r>
      <w:r w:rsidRPr="00BC2665">
        <w:t xml:space="preserve">, </w:t>
      </w:r>
      <w:r w:rsidRPr="00BC2665">
        <w:rPr>
          <w:snapToGrid w:val="0"/>
        </w:rPr>
        <w:t>зарегистрированному по адресу: г. Москва, ул. Беловежская, 4, на обработку персональных данных в отношении</w:t>
      </w:r>
      <w:r w:rsidRPr="00BC2665">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BC2665">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C2665">
        <w:t xml:space="preserve">в том числе с использованием информационных систем, </w:t>
      </w:r>
      <w:r w:rsidRPr="00BC2665">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03313" w:rsidRPr="00BC2665" w:rsidRDefault="00803313" w:rsidP="00803313">
      <w:pPr>
        <w:widowControl w:val="0"/>
        <w:ind w:firstLine="709"/>
        <w:jc w:val="both"/>
        <w:rPr>
          <w:snapToGrid w:val="0"/>
        </w:rPr>
      </w:pPr>
      <w:r w:rsidRPr="00BC2665">
        <w:rPr>
          <w:snapToGrid w:val="0"/>
        </w:rPr>
        <w:t xml:space="preserve">Цель обработки персональных данных: </w:t>
      </w:r>
      <w:r w:rsidRPr="00BC2665">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C2665">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03313" w:rsidRPr="00BC2665" w:rsidRDefault="00803313" w:rsidP="00803313">
      <w:pPr>
        <w:widowControl w:val="0"/>
        <w:ind w:firstLine="709"/>
        <w:jc w:val="both"/>
        <w:rPr>
          <w:rFonts w:eastAsia="Arial"/>
          <w:sz w:val="22"/>
          <w:lang w:eastAsia="ar-SA"/>
        </w:rPr>
      </w:pPr>
      <w:r w:rsidRPr="00BC2665">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BC2665">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03313" w:rsidRPr="00BC2665" w:rsidRDefault="00803313" w:rsidP="00803313">
      <w:pPr>
        <w:widowControl w:val="0"/>
        <w:jc w:val="both"/>
        <w:rPr>
          <w:rFonts w:eastAsia="Arial"/>
          <w:sz w:val="22"/>
          <w:lang w:eastAsia="ar-SA"/>
        </w:rPr>
      </w:pPr>
      <w:r w:rsidRPr="00BC2665">
        <w:rPr>
          <w:rFonts w:eastAsia="Arial"/>
          <w:sz w:val="22"/>
          <w:lang w:eastAsia="ar-SA"/>
        </w:rPr>
        <w:t>_____________________________________                          _________________________________</w:t>
      </w:r>
    </w:p>
    <w:p w:rsidR="00803313" w:rsidRPr="00BC2665" w:rsidRDefault="00803313" w:rsidP="00803313">
      <w:pPr>
        <w:widowControl w:val="0"/>
        <w:contextualSpacing/>
        <w:jc w:val="both"/>
        <w:rPr>
          <w:rFonts w:eastAsia="Arial"/>
          <w:sz w:val="20"/>
          <w:szCs w:val="20"/>
          <w:lang w:eastAsia="ar-SA"/>
        </w:rPr>
      </w:pPr>
      <w:r w:rsidRPr="00BC2665">
        <w:rPr>
          <w:rFonts w:eastAsia="Arial"/>
          <w:sz w:val="20"/>
          <w:szCs w:val="20"/>
          <w:lang w:eastAsia="ar-SA"/>
        </w:rPr>
        <w:t xml:space="preserve">(Подпись субъекта персональных данных / </w:t>
      </w:r>
      <w:r w:rsidRPr="00BC2665">
        <w:rPr>
          <w:rFonts w:eastAsia="Arial"/>
          <w:sz w:val="20"/>
          <w:szCs w:val="20"/>
          <w:lang w:eastAsia="ar-SA"/>
        </w:rPr>
        <w:tab/>
      </w:r>
      <w:r w:rsidRPr="00BC2665">
        <w:rPr>
          <w:rFonts w:eastAsia="Arial"/>
          <w:sz w:val="20"/>
          <w:szCs w:val="20"/>
          <w:lang w:eastAsia="ar-SA"/>
        </w:rPr>
        <w:tab/>
      </w:r>
      <w:r w:rsidRPr="00BC2665">
        <w:rPr>
          <w:rFonts w:eastAsia="Arial"/>
          <w:sz w:val="20"/>
          <w:szCs w:val="20"/>
          <w:lang w:eastAsia="ar-SA"/>
        </w:rPr>
        <w:tab/>
        <w:t xml:space="preserve">  (Ф.И.О. и должность подписавшего*)</w:t>
      </w:r>
    </w:p>
    <w:p w:rsidR="00803313" w:rsidRPr="00BC2665" w:rsidRDefault="00803313" w:rsidP="00803313">
      <w:pPr>
        <w:widowControl w:val="0"/>
        <w:contextualSpacing/>
        <w:jc w:val="both"/>
        <w:rPr>
          <w:rFonts w:eastAsia="Arial"/>
          <w:sz w:val="20"/>
          <w:szCs w:val="20"/>
          <w:lang w:eastAsia="ar-SA"/>
        </w:rPr>
      </w:pPr>
      <w:r w:rsidRPr="00BC2665">
        <w:rPr>
          <w:rFonts w:eastAsia="Arial"/>
          <w:sz w:val="20"/>
          <w:szCs w:val="20"/>
          <w:lang w:eastAsia="ar-SA"/>
        </w:rPr>
        <w:t xml:space="preserve">        уполномоченного представителя)</w:t>
      </w:r>
    </w:p>
    <w:p w:rsidR="00803313" w:rsidRPr="00BC2665" w:rsidRDefault="00803313" w:rsidP="00803313">
      <w:pPr>
        <w:widowControl w:val="0"/>
        <w:rPr>
          <w:rFonts w:eastAsia="Arial"/>
          <w:sz w:val="20"/>
          <w:szCs w:val="20"/>
          <w:lang w:eastAsia="ar-SA"/>
        </w:rPr>
      </w:pPr>
    </w:p>
    <w:p w:rsidR="00803313" w:rsidRPr="00BC2665" w:rsidRDefault="00803313" w:rsidP="00803313">
      <w:pPr>
        <w:widowControl w:val="0"/>
        <w:rPr>
          <w:rFonts w:eastAsia="Arial"/>
          <w:b/>
          <w:sz w:val="20"/>
          <w:szCs w:val="20"/>
          <w:lang w:eastAsia="ar-SA"/>
        </w:rPr>
      </w:pPr>
      <w:r w:rsidRPr="00BC2665">
        <w:rPr>
          <w:rFonts w:eastAsia="Arial"/>
          <w:b/>
          <w:sz w:val="20"/>
          <w:szCs w:val="20"/>
          <w:lang w:eastAsia="ar-SA"/>
        </w:rPr>
        <w:t>М.П.</w:t>
      </w:r>
    </w:p>
    <w:p w:rsidR="00803313" w:rsidRPr="00BC2665" w:rsidRDefault="00803313" w:rsidP="00803313">
      <w:pPr>
        <w:tabs>
          <w:tab w:val="left" w:pos="851"/>
        </w:tabs>
        <w:jc w:val="both"/>
        <w:rPr>
          <w:sz w:val="20"/>
        </w:rPr>
      </w:pPr>
      <w:r w:rsidRPr="00BC2665">
        <w:rPr>
          <w:sz w:val="20"/>
        </w:rPr>
        <w:lastRenderedPageBreak/>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803313" w:rsidRPr="00BC2665" w:rsidRDefault="00803313" w:rsidP="00803313">
      <w:pPr>
        <w:tabs>
          <w:tab w:val="left" w:pos="6564"/>
        </w:tabs>
        <w:jc w:val="both"/>
        <w:rPr>
          <w:sz w:val="20"/>
        </w:rPr>
      </w:pPr>
      <w:r w:rsidRPr="00BC2665">
        <w:rPr>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xml:space="preserve"> и в уполномоченные государственные органы указанных сведений.</w:t>
      </w:r>
    </w:p>
    <w:p w:rsidR="00803313" w:rsidRPr="00BC2665" w:rsidRDefault="00803313" w:rsidP="00803313">
      <w:pPr>
        <w:jc w:val="right"/>
      </w:pPr>
      <w:r w:rsidRPr="00BC2665">
        <w:rPr>
          <w:sz w:val="20"/>
        </w:rPr>
        <w:br w:type="page"/>
      </w:r>
      <w:r w:rsidRPr="00BC2665">
        <w:lastRenderedPageBreak/>
        <w:t>Приложение № ___ к Заявке на участие</w:t>
      </w:r>
    </w:p>
    <w:p w:rsidR="00803313" w:rsidRPr="00BC2665" w:rsidRDefault="00803313" w:rsidP="00803313">
      <w:pPr>
        <w:tabs>
          <w:tab w:val="left" w:pos="6564"/>
        </w:tabs>
        <w:jc w:val="right"/>
        <w:rPr>
          <w:sz w:val="20"/>
        </w:rPr>
      </w:pPr>
      <w:r w:rsidRPr="00BC2665">
        <w:t>от «____»______________ г. №_______</w:t>
      </w:r>
    </w:p>
    <w:p w:rsidR="00803313" w:rsidRPr="00BC2665" w:rsidRDefault="00803313" w:rsidP="00803313">
      <w:pPr>
        <w:tabs>
          <w:tab w:val="left" w:pos="6564"/>
        </w:tabs>
        <w:jc w:val="both"/>
        <w:rPr>
          <w:sz w:val="20"/>
        </w:rPr>
      </w:pPr>
    </w:p>
    <w:p w:rsidR="00803313" w:rsidRPr="00BC2665" w:rsidRDefault="00803313" w:rsidP="00803313">
      <w:pPr>
        <w:pStyle w:val="aff4"/>
        <w:spacing w:before="40" w:line="240" w:lineRule="auto"/>
        <w:jc w:val="center"/>
        <w:outlineLvl w:val="1"/>
        <w:rPr>
          <w:b/>
          <w:bCs/>
          <w:szCs w:val="28"/>
          <w:lang w:eastAsia="ar-SA"/>
        </w:rPr>
      </w:pPr>
      <w:r w:rsidRPr="00BC2665">
        <w:rPr>
          <w:b/>
        </w:rPr>
        <w:t xml:space="preserve">ФОРМА </w:t>
      </w:r>
      <w:r w:rsidR="00610B1F">
        <w:rPr>
          <w:b/>
        </w:rPr>
        <w:t>4</w:t>
      </w:r>
      <w:r w:rsidRPr="00BC2665">
        <w:rPr>
          <w:b/>
        </w:rPr>
        <w:t xml:space="preserve"> </w:t>
      </w:r>
      <w:bookmarkStart w:id="39" w:name="_Toc307936278"/>
      <w:bookmarkStart w:id="40" w:name="_Toc369104626"/>
      <w:bookmarkStart w:id="41" w:name="_Toc369600127"/>
      <w:bookmarkStart w:id="42" w:name="_Toc369600283"/>
      <w:bookmarkStart w:id="43" w:name="_Toc369602011"/>
      <w:bookmarkStart w:id="44" w:name="_Toc369605839"/>
      <w:bookmarkStart w:id="45" w:name="_Toc498598646"/>
      <w:r w:rsidRPr="00BC2665">
        <w:rPr>
          <w:b/>
          <w:bCs/>
          <w:szCs w:val="28"/>
          <w:lang w:eastAsia="ar-SA"/>
        </w:rPr>
        <w:t>СПРАВКА</w:t>
      </w:r>
      <w:bookmarkEnd w:id="39"/>
      <w:r w:rsidRPr="00BC2665">
        <w:rPr>
          <w:b/>
          <w:bCs/>
          <w:szCs w:val="28"/>
          <w:lang w:eastAsia="ar-SA"/>
        </w:rPr>
        <w:t xml:space="preserve"> </w:t>
      </w:r>
      <w:bookmarkStart w:id="46" w:name="_Toc307936279"/>
      <w:r w:rsidRPr="00BC2665">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40"/>
      <w:bookmarkEnd w:id="41"/>
      <w:bookmarkEnd w:id="42"/>
      <w:bookmarkEnd w:id="43"/>
      <w:bookmarkEnd w:id="44"/>
      <w:bookmarkEnd w:id="45"/>
      <w:r w:rsidRPr="00BC2665">
        <w:rPr>
          <w:b/>
          <w:bCs/>
          <w:szCs w:val="28"/>
          <w:lang w:eastAsia="ar-SA"/>
        </w:rPr>
        <w:t xml:space="preserve"> </w:t>
      </w:r>
      <w:bookmarkEnd w:id="46"/>
    </w:p>
    <w:p w:rsidR="00803313" w:rsidRPr="00BC2665" w:rsidRDefault="00803313" w:rsidP="00803313">
      <w:pPr>
        <w:keepNext/>
        <w:keepLines/>
        <w:suppressAutoHyphens/>
        <w:ind w:firstLine="567"/>
        <w:jc w:val="both"/>
        <w:rPr>
          <w:bCs/>
          <w:lang w:eastAsia="ar-SA"/>
        </w:rPr>
      </w:pPr>
    </w:p>
    <w:p w:rsidR="00803313" w:rsidRPr="00BC2665" w:rsidRDefault="00803313" w:rsidP="00803313">
      <w:pPr>
        <w:keepNext/>
        <w:keepLines/>
        <w:suppressAutoHyphens/>
        <w:ind w:firstLine="567"/>
        <w:jc w:val="both"/>
        <w:rPr>
          <w:bCs/>
          <w:lang w:eastAsia="ar-SA"/>
        </w:rPr>
      </w:pPr>
    </w:p>
    <w:p w:rsidR="00803313" w:rsidRPr="00BC2665" w:rsidRDefault="00803313" w:rsidP="00803313">
      <w:pPr>
        <w:keepNext/>
        <w:keepLines/>
        <w:tabs>
          <w:tab w:val="left" w:pos="1080"/>
        </w:tabs>
        <w:suppressAutoHyphens/>
        <w:jc w:val="center"/>
        <w:rPr>
          <w:b/>
          <w:bCs/>
          <w:lang w:eastAsia="ar-SA"/>
        </w:rPr>
      </w:pPr>
      <w:r w:rsidRPr="00BC2665">
        <w:rPr>
          <w:b/>
          <w:bCs/>
          <w:lang w:eastAsia="ar-SA"/>
        </w:rPr>
        <w:t>Уважаемые господа!</w:t>
      </w:r>
    </w:p>
    <w:p w:rsidR="00803313" w:rsidRPr="00BC2665" w:rsidRDefault="00803313" w:rsidP="00803313">
      <w:pPr>
        <w:keepNext/>
        <w:keepLines/>
        <w:tabs>
          <w:tab w:val="left" w:pos="1080"/>
        </w:tabs>
        <w:suppressAutoHyphens/>
        <w:ind w:firstLine="540"/>
        <w:jc w:val="both"/>
        <w:rPr>
          <w:bCs/>
          <w:lang w:eastAsia="ar-SA"/>
        </w:rPr>
      </w:pPr>
      <w:r w:rsidRPr="00BC2665">
        <w:rPr>
          <w:bCs/>
          <w:lang w:eastAsia="ar-SA"/>
        </w:rPr>
        <w:t xml:space="preserve">При рассмотрении нашего предложения просим учесть следующие сведения о наличии у </w:t>
      </w:r>
      <w:r w:rsidRPr="00BC2665">
        <w:rPr>
          <w:i/>
          <w:sz w:val="22"/>
          <w:szCs w:val="22"/>
        </w:rPr>
        <w:t>[указывается наименование Участника закупки]</w:t>
      </w:r>
      <w:r w:rsidRPr="00BC2665">
        <w:rPr>
          <w:bCs/>
          <w:lang w:eastAsia="ar-SA"/>
        </w:rPr>
        <w:t xml:space="preserve"> связей, носящих характер аффилированности с лицами, являющимися </w:t>
      </w:r>
      <w:r w:rsidRPr="00BC2665">
        <w:rPr>
          <w:bCs/>
          <w:i/>
          <w:lang w:eastAsia="ar-SA"/>
        </w:rPr>
        <w:t>[</w:t>
      </w:r>
      <w:r w:rsidRPr="00BC2665">
        <w:rPr>
          <w:i/>
          <w:sz w:val="22"/>
          <w:szCs w:val="22"/>
        </w:rPr>
        <w:t>указывается кем являются эти лица, пример: учредители, сотрудники, и т.д.]</w:t>
      </w:r>
      <w:r w:rsidRPr="00BC2665">
        <w:rPr>
          <w:bCs/>
          <w:lang w:eastAsia="ar-SA"/>
        </w:rPr>
        <w:t xml:space="preserve"> Заказчика </w:t>
      </w:r>
      <w:r w:rsidRPr="00BC2665">
        <w:rPr>
          <w:i/>
          <w:sz w:val="22"/>
          <w:szCs w:val="22"/>
        </w:rPr>
        <w:t>[и/или Организатора закупки]</w:t>
      </w:r>
      <w:r w:rsidRPr="00BC2665">
        <w:rPr>
          <w:bCs/>
          <w:lang w:eastAsia="ar-SA"/>
        </w:rPr>
        <w:t>, а именно:</w:t>
      </w:r>
    </w:p>
    <w:p w:rsidR="00803313" w:rsidRPr="00BC2665" w:rsidRDefault="00803313" w:rsidP="00803313">
      <w:pPr>
        <w:keepNext/>
        <w:keepLines/>
        <w:tabs>
          <w:tab w:val="left" w:pos="1080"/>
        </w:tabs>
        <w:suppressAutoHyphens/>
        <w:ind w:firstLine="540"/>
        <w:jc w:val="both"/>
        <w:rPr>
          <w:bCs/>
          <w:lang w:eastAsia="ar-SA"/>
        </w:rPr>
      </w:pPr>
      <w:r w:rsidRPr="00BC2665">
        <w:rPr>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803313" w:rsidRPr="00BC2665" w:rsidRDefault="00803313" w:rsidP="00803313">
      <w:pPr>
        <w:keepNext/>
        <w:keepLines/>
        <w:tabs>
          <w:tab w:val="left" w:pos="1080"/>
        </w:tabs>
        <w:suppressAutoHyphens/>
        <w:ind w:firstLine="540"/>
        <w:jc w:val="both"/>
        <w:rPr>
          <w:bCs/>
          <w:lang w:eastAsia="ar-SA"/>
        </w:rPr>
      </w:pPr>
      <w:r w:rsidRPr="00BC2665">
        <w:rPr>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803313" w:rsidRPr="00BC2665" w:rsidRDefault="00803313" w:rsidP="00803313">
      <w:pPr>
        <w:keepNext/>
        <w:keepLines/>
        <w:tabs>
          <w:tab w:val="left" w:pos="1080"/>
        </w:tabs>
        <w:suppressAutoHyphens/>
        <w:ind w:firstLine="540"/>
        <w:jc w:val="both"/>
        <w:rPr>
          <w:b/>
          <w:bCs/>
          <w:lang w:eastAsia="ar-SA"/>
        </w:rPr>
      </w:pPr>
    </w:p>
    <w:p w:rsidR="00803313" w:rsidRPr="00BC2665" w:rsidRDefault="00803313" w:rsidP="00803313"/>
    <w:p w:rsidR="00803313" w:rsidRPr="00BC2665" w:rsidRDefault="00803313" w:rsidP="00803313"/>
    <w:tbl>
      <w:tblPr>
        <w:tblW w:w="0" w:type="auto"/>
        <w:tblInd w:w="108" w:type="dxa"/>
        <w:tblLook w:val="01E0" w:firstRow="1" w:lastRow="1" w:firstColumn="1" w:lastColumn="1" w:noHBand="0" w:noVBand="0"/>
      </w:tblPr>
      <w:tblGrid>
        <w:gridCol w:w="3960"/>
        <w:gridCol w:w="1143"/>
        <w:gridCol w:w="4820"/>
      </w:tblGrid>
      <w:tr w:rsidR="00803313" w:rsidRPr="00BC2665" w:rsidTr="008E6827">
        <w:tc>
          <w:tcPr>
            <w:tcW w:w="3960" w:type="dxa"/>
            <w:tcBorders>
              <w:bottom w:val="single" w:sz="4" w:space="0" w:color="auto"/>
            </w:tcBorders>
          </w:tcPr>
          <w:p w:rsidR="00803313" w:rsidRPr="00BC2665" w:rsidRDefault="00803313" w:rsidP="008E6827"/>
        </w:tc>
        <w:tc>
          <w:tcPr>
            <w:tcW w:w="1143" w:type="dxa"/>
          </w:tcPr>
          <w:p w:rsidR="00803313" w:rsidRPr="00BC2665" w:rsidRDefault="00803313" w:rsidP="008E6827"/>
        </w:tc>
        <w:tc>
          <w:tcPr>
            <w:tcW w:w="4820" w:type="dxa"/>
            <w:tcBorders>
              <w:bottom w:val="single" w:sz="4" w:space="0" w:color="auto"/>
            </w:tcBorders>
          </w:tcPr>
          <w:p w:rsidR="00803313" w:rsidRPr="00BC2665" w:rsidRDefault="00803313" w:rsidP="008E6827"/>
        </w:tc>
      </w:tr>
      <w:tr w:rsidR="00803313" w:rsidRPr="00BC2665" w:rsidTr="008E6827">
        <w:tc>
          <w:tcPr>
            <w:tcW w:w="3960" w:type="dxa"/>
            <w:tcBorders>
              <w:top w:val="single" w:sz="4" w:space="0" w:color="auto"/>
            </w:tcBorders>
          </w:tcPr>
          <w:p w:rsidR="00803313" w:rsidRPr="00BC2665" w:rsidRDefault="00803313" w:rsidP="008E6827">
            <w:pPr>
              <w:jc w:val="center"/>
              <w:rPr>
                <w:i/>
                <w:sz w:val="20"/>
                <w:szCs w:val="20"/>
              </w:rPr>
            </w:pPr>
            <w:r w:rsidRPr="00BC2665">
              <w:rPr>
                <w:i/>
                <w:sz w:val="20"/>
                <w:szCs w:val="20"/>
              </w:rPr>
              <w:t>(подпись уполномоченного представителя)</w:t>
            </w:r>
          </w:p>
        </w:tc>
        <w:tc>
          <w:tcPr>
            <w:tcW w:w="1143" w:type="dxa"/>
          </w:tcPr>
          <w:p w:rsidR="00803313" w:rsidRPr="00BC2665" w:rsidRDefault="00803313" w:rsidP="008E6827">
            <w:pPr>
              <w:jc w:val="center"/>
              <w:rPr>
                <w:i/>
                <w:sz w:val="20"/>
                <w:szCs w:val="20"/>
              </w:rPr>
            </w:pPr>
          </w:p>
        </w:tc>
        <w:tc>
          <w:tcPr>
            <w:tcW w:w="4820" w:type="dxa"/>
            <w:tcBorders>
              <w:top w:val="single" w:sz="4" w:space="0" w:color="auto"/>
            </w:tcBorders>
          </w:tcPr>
          <w:p w:rsidR="00803313" w:rsidRPr="00BC2665" w:rsidRDefault="00803313" w:rsidP="008E6827">
            <w:pPr>
              <w:jc w:val="center"/>
              <w:rPr>
                <w:i/>
                <w:sz w:val="20"/>
                <w:szCs w:val="20"/>
              </w:rPr>
            </w:pPr>
            <w:r w:rsidRPr="00BC2665">
              <w:rPr>
                <w:i/>
                <w:sz w:val="20"/>
                <w:szCs w:val="20"/>
              </w:rPr>
              <w:t>(фамилия, имя, отчество подписавшего, должность)</w:t>
            </w:r>
          </w:p>
        </w:tc>
      </w:tr>
    </w:tbl>
    <w:p w:rsidR="00803313" w:rsidRPr="00BC2665" w:rsidRDefault="00803313" w:rsidP="00803313"/>
    <w:p w:rsidR="00803313" w:rsidRPr="00BC2665" w:rsidRDefault="00803313" w:rsidP="00803313">
      <w:pPr>
        <w:rPr>
          <w:b/>
          <w:i/>
          <w:sz w:val="22"/>
          <w:szCs w:val="22"/>
        </w:rPr>
      </w:pPr>
      <w:r w:rsidRPr="00BC2665">
        <w:rPr>
          <w:b/>
          <w:i/>
          <w:sz w:val="22"/>
          <w:szCs w:val="22"/>
        </w:rPr>
        <w:t>М.П.</w:t>
      </w:r>
    </w:p>
    <w:p w:rsidR="00803313" w:rsidRPr="00BC2665" w:rsidRDefault="00803313" w:rsidP="00803313">
      <w:pPr>
        <w:rPr>
          <w:b/>
          <w:bCs/>
          <w:i/>
          <w:sz w:val="20"/>
          <w:szCs w:val="20"/>
          <w:lang w:eastAsia="ar-SA"/>
        </w:rPr>
      </w:pPr>
      <w:r w:rsidRPr="00BC2665">
        <w:br w:type="page"/>
      </w:r>
      <w:r w:rsidRPr="00BC2665">
        <w:rPr>
          <w:b/>
          <w:bCs/>
          <w:i/>
          <w:sz w:val="20"/>
          <w:szCs w:val="20"/>
          <w:lang w:eastAsia="ar-SA"/>
        </w:rPr>
        <w:lastRenderedPageBreak/>
        <w:t>Инструкции по заполнению</w:t>
      </w:r>
    </w:p>
    <w:p w:rsidR="00803313" w:rsidRPr="00BC2665" w:rsidRDefault="00803313" w:rsidP="00DC6FB3">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Данные инструкции не следует воспроизводить в документах, подготовленных Участником.</w:t>
      </w:r>
    </w:p>
    <w:p w:rsidR="00803313" w:rsidRPr="00BC2665" w:rsidRDefault="00803313" w:rsidP="00DC6FB3">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803313" w:rsidRPr="00BC2665" w:rsidRDefault="00803313" w:rsidP="00DC6FB3">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03313" w:rsidRPr="00BC2665" w:rsidRDefault="00803313" w:rsidP="00DC6FB3">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предложения  просим учесть, что у </w:t>
      </w:r>
      <w:r w:rsidRPr="00BC2665">
        <w:rPr>
          <w:i/>
          <w:sz w:val="20"/>
          <w:szCs w:val="20"/>
        </w:rPr>
        <w:t>[указывается наименование Участника закупки]</w:t>
      </w:r>
      <w:r w:rsidRPr="00BC2665">
        <w:rPr>
          <w:bCs/>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803313" w:rsidRPr="00BC2665" w:rsidRDefault="00803313" w:rsidP="00DC6FB3">
      <w:pPr>
        <w:tabs>
          <w:tab w:val="left" w:pos="851"/>
          <w:tab w:val="left" w:pos="993"/>
        </w:tabs>
        <w:ind w:firstLine="539"/>
        <w:jc w:val="both"/>
        <w:rPr>
          <w:bCs/>
          <w:sz w:val="20"/>
          <w:szCs w:val="20"/>
        </w:rPr>
      </w:pPr>
      <w:r w:rsidRPr="00BC2665">
        <w:rPr>
          <w:bCs/>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DC6FB3" w:rsidRPr="00BC2665" w:rsidDel="004F7383" w:rsidRDefault="00DC6FB3" w:rsidP="00DC6FB3">
      <w:pPr>
        <w:jc w:val="right"/>
        <w:rPr>
          <w:b/>
          <w:i/>
          <w:sz w:val="20"/>
          <w:szCs w:val="20"/>
        </w:rPr>
      </w:pPr>
      <w:r w:rsidRPr="00BC2665" w:rsidDel="004F7383">
        <w:rPr>
          <w:b/>
          <w:i/>
          <w:sz w:val="20"/>
          <w:szCs w:val="20"/>
        </w:rPr>
        <w:t xml:space="preserve"> </w:t>
      </w:r>
    </w:p>
    <w:p w:rsidR="00803313" w:rsidRPr="00BC2665" w:rsidRDefault="00803313" w:rsidP="00DC6FB3">
      <w:pPr>
        <w:ind w:firstLine="567"/>
        <w:rPr>
          <w:sz w:val="20"/>
          <w:szCs w:val="20"/>
        </w:rPr>
      </w:pPr>
    </w:p>
    <w:p w:rsidR="00803313" w:rsidRPr="00BC2665" w:rsidRDefault="00803313" w:rsidP="00803313">
      <w:pPr>
        <w:tabs>
          <w:tab w:val="left" w:pos="6564"/>
        </w:tabs>
        <w:jc w:val="both"/>
        <w:rPr>
          <w:sz w:val="20"/>
        </w:rPr>
      </w:pPr>
    </w:p>
    <w:p w:rsidR="00803313" w:rsidRPr="00BC2665" w:rsidRDefault="00803313" w:rsidP="00803313">
      <w:pPr>
        <w:tabs>
          <w:tab w:val="left" w:pos="6564"/>
        </w:tabs>
        <w:jc w:val="both"/>
        <w:rPr>
          <w:sz w:val="20"/>
        </w:rPr>
      </w:pPr>
    </w:p>
    <w:p w:rsidR="00803313" w:rsidRPr="00BC2665" w:rsidRDefault="00803313" w:rsidP="00803313">
      <w:pPr>
        <w:tabs>
          <w:tab w:val="left" w:pos="6564"/>
        </w:tabs>
        <w:jc w:val="both"/>
        <w:rPr>
          <w:sz w:val="20"/>
        </w:rPr>
      </w:pPr>
    </w:p>
    <w:p w:rsidR="00803313" w:rsidRPr="00BC2665" w:rsidRDefault="00803313" w:rsidP="00DC6FB3">
      <w:pPr>
        <w:tabs>
          <w:tab w:val="left" w:pos="6564"/>
        </w:tabs>
        <w:jc w:val="center"/>
        <w:rPr>
          <w:b/>
          <w:snapToGrid w:val="0"/>
        </w:rPr>
      </w:pPr>
      <w:r w:rsidRPr="00BC2665">
        <w:rPr>
          <w:sz w:val="20"/>
        </w:rPr>
        <w:br w:type="page"/>
      </w:r>
      <w:r w:rsidR="00DC6FB3" w:rsidRPr="00BC2665">
        <w:rPr>
          <w:sz w:val="20"/>
        </w:rPr>
        <w:lastRenderedPageBreak/>
        <w:t xml:space="preserve">                                                                                                            </w:t>
      </w:r>
      <w:r w:rsidR="004362E1" w:rsidRPr="00BC2665">
        <w:t>Приложение №1 к Приглашению</w:t>
      </w:r>
    </w:p>
    <w:p w:rsidR="004362E1" w:rsidRPr="00BC2665" w:rsidRDefault="004362E1" w:rsidP="00803313">
      <w:pPr>
        <w:pStyle w:val="affc"/>
        <w:tabs>
          <w:tab w:val="left" w:pos="142"/>
          <w:tab w:val="center" w:pos="567"/>
          <w:tab w:val="left" w:pos="3686"/>
        </w:tabs>
        <w:spacing w:before="0" w:after="0"/>
        <w:rPr>
          <w:rStyle w:val="11"/>
          <w:rFonts w:ascii="Times New Roman" w:hAnsi="Times New Roman"/>
          <w:b/>
          <w:caps/>
          <w:sz w:val="24"/>
          <w:szCs w:val="24"/>
        </w:rPr>
      </w:pPr>
    </w:p>
    <w:p w:rsidR="00803313" w:rsidRPr="00BC2665" w:rsidRDefault="00057CDD" w:rsidP="00803313">
      <w:pPr>
        <w:pStyle w:val="affc"/>
        <w:tabs>
          <w:tab w:val="left" w:pos="142"/>
          <w:tab w:val="center" w:pos="567"/>
          <w:tab w:val="left" w:pos="3686"/>
        </w:tabs>
        <w:spacing w:before="0" w:after="0"/>
        <w:rPr>
          <w:rStyle w:val="11"/>
          <w:rFonts w:ascii="Times New Roman" w:hAnsi="Times New Roman"/>
          <w:b/>
          <w:caps/>
          <w:sz w:val="24"/>
          <w:szCs w:val="24"/>
        </w:rPr>
      </w:pPr>
      <w:r w:rsidRPr="00BC2665">
        <w:rPr>
          <w:rStyle w:val="11"/>
          <w:rFonts w:ascii="Times New Roman" w:hAnsi="Times New Roman"/>
          <w:b/>
          <w:caps/>
          <w:sz w:val="24"/>
          <w:szCs w:val="24"/>
        </w:rPr>
        <w:t>6</w:t>
      </w:r>
      <w:r w:rsidR="00803313" w:rsidRPr="00BC2665">
        <w:rPr>
          <w:rStyle w:val="11"/>
          <w:rFonts w:ascii="Times New Roman" w:hAnsi="Times New Roman"/>
          <w:b/>
          <w:caps/>
          <w:sz w:val="24"/>
          <w:szCs w:val="24"/>
        </w:rPr>
        <w:t>. ТЕХНИЧЕСКОЕ ЗАДАНИЕ</w:t>
      </w:r>
    </w:p>
    <w:p w:rsidR="00803313" w:rsidRPr="00BC2665" w:rsidRDefault="00803313" w:rsidP="00803313"/>
    <w:p w:rsidR="00803313" w:rsidRPr="00BC2665" w:rsidRDefault="00803313" w:rsidP="00803313">
      <w:pPr>
        <w:pStyle w:val="aff4"/>
        <w:spacing w:before="0" w:line="240" w:lineRule="auto"/>
        <w:ind w:firstLine="567"/>
        <w:rPr>
          <w:sz w:val="24"/>
        </w:rPr>
      </w:pPr>
      <w:r w:rsidRPr="00BC2665">
        <w:rPr>
          <w:sz w:val="24"/>
        </w:rPr>
        <w:t>Требования к продукции, выполнению работ, оказанию услуг, а также к участникам закупки приведены в приложении № 1 к настоящему приглашению.</w:t>
      </w:r>
    </w:p>
    <w:p w:rsidR="00803313" w:rsidRPr="00BC2665" w:rsidRDefault="00803313" w:rsidP="00803313">
      <w:pPr>
        <w:pStyle w:val="aff4"/>
        <w:spacing w:before="0" w:line="240" w:lineRule="auto"/>
        <w:ind w:firstLine="567"/>
        <w:rPr>
          <w:sz w:val="24"/>
        </w:rPr>
      </w:pPr>
    </w:p>
    <w:p w:rsidR="00803313" w:rsidRPr="00BC2665" w:rsidRDefault="00803313" w:rsidP="00803313"/>
    <w:p w:rsidR="004362E1" w:rsidRPr="00BC2665" w:rsidRDefault="00803313" w:rsidP="00DC6FB3">
      <w:pPr>
        <w:pStyle w:val="affc"/>
        <w:tabs>
          <w:tab w:val="left" w:pos="142"/>
          <w:tab w:val="center" w:pos="567"/>
          <w:tab w:val="left" w:pos="3686"/>
        </w:tabs>
        <w:spacing w:before="0" w:after="0"/>
        <w:rPr>
          <w:rStyle w:val="11"/>
          <w:rFonts w:ascii="Times New Roman" w:hAnsi="Times New Roman" w:cs="Times New Roman"/>
          <w:caps/>
          <w:sz w:val="24"/>
          <w:szCs w:val="24"/>
        </w:rPr>
      </w:pPr>
      <w:r w:rsidRPr="00BC2665">
        <w:rPr>
          <w:rStyle w:val="11"/>
          <w:rFonts w:ascii="Times New Roman" w:hAnsi="Times New Roman"/>
          <w:caps/>
          <w:sz w:val="24"/>
          <w:szCs w:val="24"/>
        </w:rPr>
        <w:br w:type="page"/>
      </w:r>
      <w:bookmarkStart w:id="47" w:name="_Toc166101238"/>
      <w:bookmarkStart w:id="48" w:name="_Toc5958832"/>
      <w:bookmarkEnd w:id="47"/>
      <w:r w:rsidR="00DC6FB3" w:rsidRPr="00BC2665">
        <w:rPr>
          <w:rStyle w:val="11"/>
          <w:rFonts w:ascii="Times New Roman" w:hAnsi="Times New Roman"/>
          <w:caps/>
          <w:sz w:val="24"/>
          <w:szCs w:val="24"/>
        </w:rPr>
        <w:lastRenderedPageBreak/>
        <w:t xml:space="preserve">                                                                                           </w:t>
      </w:r>
      <w:r w:rsidR="004362E1" w:rsidRPr="00BC2665">
        <w:rPr>
          <w:rFonts w:ascii="Times New Roman" w:hAnsi="Times New Roman"/>
          <w:b w:val="0"/>
          <w:sz w:val="24"/>
          <w:szCs w:val="24"/>
        </w:rPr>
        <w:t>Приложение №2 к Приглашению</w:t>
      </w:r>
    </w:p>
    <w:p w:rsidR="004362E1" w:rsidRPr="00BC2665" w:rsidRDefault="004362E1" w:rsidP="00803313">
      <w:pPr>
        <w:pStyle w:val="affc"/>
        <w:tabs>
          <w:tab w:val="left" w:pos="142"/>
          <w:tab w:val="center" w:pos="567"/>
          <w:tab w:val="left" w:pos="3686"/>
        </w:tabs>
        <w:spacing w:before="0" w:after="0"/>
        <w:rPr>
          <w:rStyle w:val="11"/>
          <w:rFonts w:ascii="Times New Roman" w:hAnsi="Times New Roman"/>
          <w:b/>
          <w:caps/>
          <w:sz w:val="24"/>
          <w:szCs w:val="24"/>
        </w:rPr>
      </w:pPr>
    </w:p>
    <w:p w:rsidR="00803313" w:rsidRPr="00BC2665" w:rsidRDefault="00057CDD" w:rsidP="00803313">
      <w:pPr>
        <w:pStyle w:val="affc"/>
        <w:tabs>
          <w:tab w:val="left" w:pos="142"/>
          <w:tab w:val="center" w:pos="567"/>
          <w:tab w:val="left" w:pos="3686"/>
        </w:tabs>
        <w:spacing w:before="0" w:after="0"/>
        <w:rPr>
          <w:rFonts w:ascii="Times New Roman" w:hAnsi="Times New Roman"/>
          <w:sz w:val="24"/>
          <w:szCs w:val="24"/>
        </w:rPr>
      </w:pPr>
      <w:r w:rsidRPr="00BC2665">
        <w:rPr>
          <w:rStyle w:val="11"/>
          <w:rFonts w:ascii="Times New Roman" w:hAnsi="Times New Roman"/>
          <w:b/>
          <w:caps/>
          <w:sz w:val="24"/>
          <w:szCs w:val="24"/>
        </w:rPr>
        <w:t>7</w:t>
      </w:r>
      <w:r w:rsidR="00803313" w:rsidRPr="00BC2665">
        <w:rPr>
          <w:rStyle w:val="11"/>
          <w:rFonts w:ascii="Times New Roman" w:hAnsi="Times New Roman"/>
          <w:b/>
          <w:caps/>
          <w:sz w:val="24"/>
          <w:szCs w:val="24"/>
        </w:rPr>
        <w:t>.</w:t>
      </w:r>
      <w:r w:rsidR="00803313" w:rsidRPr="00BC2665">
        <w:rPr>
          <w:rStyle w:val="11"/>
          <w:rFonts w:ascii="Times New Roman" w:hAnsi="Times New Roman"/>
          <w:caps/>
          <w:sz w:val="24"/>
          <w:szCs w:val="24"/>
        </w:rPr>
        <w:t xml:space="preserve"> </w:t>
      </w:r>
      <w:r w:rsidR="00803313" w:rsidRPr="00BC2665">
        <w:rPr>
          <w:rFonts w:ascii="Times New Roman" w:hAnsi="Times New Roman"/>
          <w:sz w:val="24"/>
          <w:szCs w:val="24"/>
        </w:rPr>
        <w:t>ПРОЕКТ ДОГОВОРА</w:t>
      </w:r>
      <w:bookmarkEnd w:id="48"/>
    </w:p>
    <w:p w:rsidR="00803313" w:rsidRPr="00BC2665" w:rsidRDefault="00803313" w:rsidP="00803313"/>
    <w:p w:rsidR="00803313" w:rsidRPr="00BC2665" w:rsidRDefault="00803313" w:rsidP="00803313">
      <w:pPr>
        <w:pStyle w:val="aff4"/>
        <w:spacing w:before="0" w:line="240" w:lineRule="auto"/>
        <w:ind w:firstLine="567"/>
        <w:rPr>
          <w:sz w:val="24"/>
        </w:rPr>
      </w:pPr>
      <w:r w:rsidRPr="00BC2665">
        <w:rPr>
          <w:sz w:val="24"/>
        </w:rPr>
        <w:t>Проект договора приведен в приложении № 2 к настоящему приглашению.</w:t>
      </w:r>
    </w:p>
    <w:p w:rsidR="00803313" w:rsidRPr="00BC2665" w:rsidRDefault="00803313"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p w:rsidR="004532BF" w:rsidRPr="00BC2665" w:rsidRDefault="004532BF" w:rsidP="00803313">
      <w:pPr>
        <w:tabs>
          <w:tab w:val="left" w:pos="142"/>
          <w:tab w:val="left" w:pos="851"/>
          <w:tab w:val="center" w:pos="1134"/>
        </w:tabs>
        <w:ind w:firstLine="567"/>
        <w:jc w:val="center"/>
        <w:rPr>
          <w:b/>
        </w:rPr>
      </w:pPr>
    </w:p>
    <w:sectPr w:rsidR="004532BF" w:rsidRPr="00BC2665" w:rsidSect="000C5577">
      <w:headerReference w:type="first" r:id="rId16"/>
      <w:pgSz w:w="11906" w:h="16838"/>
      <w:pgMar w:top="1418" w:right="425" w:bottom="1134" w:left="851" w:header="709" w:footer="2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5A1" w:rsidRDefault="008915A1">
      <w:r>
        <w:separator/>
      </w:r>
    </w:p>
  </w:endnote>
  <w:endnote w:type="continuationSeparator" w:id="0">
    <w:p w:rsidR="008915A1" w:rsidRDefault="0089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313" w:rsidRDefault="00803313" w:rsidP="008E6827">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03313" w:rsidRDefault="00803313" w:rsidP="008E682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313" w:rsidRDefault="00803313" w:rsidP="008E6827">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5582E">
      <w:rPr>
        <w:rStyle w:val="a7"/>
        <w:noProof/>
      </w:rPr>
      <w:t>8</w:t>
    </w:r>
    <w:r>
      <w:rPr>
        <w:rStyle w:val="a7"/>
      </w:rPr>
      <w:fldChar w:fldCharType="end"/>
    </w:r>
  </w:p>
  <w:p w:rsidR="00803313" w:rsidRDefault="00803313" w:rsidP="008E6827">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313" w:rsidRPr="008D4D60" w:rsidRDefault="00803313" w:rsidP="008E6827">
    <w:pPr>
      <w:widowControl w:val="0"/>
      <w:autoSpaceDE w:val="0"/>
      <w:jc w:val="right"/>
      <w:rPr>
        <w:i/>
        <w:sz w:val="18"/>
        <w:szCs w:val="18"/>
      </w:rPr>
    </w:pPr>
    <w:r w:rsidRPr="008D4D60">
      <w:rPr>
        <w:i/>
        <w:sz w:val="16"/>
      </w:rPr>
      <w:t>Стр</w:t>
    </w:r>
    <w:r w:rsidRPr="008D4D60">
      <w:rPr>
        <w:i/>
        <w:sz w:val="16"/>
        <w:szCs w:val="16"/>
      </w:rPr>
      <w:t>.</w:t>
    </w:r>
    <w:r w:rsidRPr="008D4D60">
      <w:rPr>
        <w:rStyle w:val="a7"/>
        <w:i/>
        <w:sz w:val="16"/>
        <w:szCs w:val="16"/>
      </w:rPr>
      <w:fldChar w:fldCharType="begin"/>
    </w:r>
    <w:r w:rsidRPr="008D4D60">
      <w:rPr>
        <w:rStyle w:val="a7"/>
        <w:i/>
        <w:sz w:val="16"/>
        <w:szCs w:val="16"/>
      </w:rPr>
      <w:instrText xml:space="preserve"> PAGE </w:instrText>
    </w:r>
    <w:r w:rsidRPr="008D4D60">
      <w:rPr>
        <w:rStyle w:val="a7"/>
        <w:i/>
        <w:sz w:val="16"/>
        <w:szCs w:val="16"/>
      </w:rPr>
      <w:fldChar w:fldCharType="separate"/>
    </w:r>
    <w:r w:rsidR="0085582E">
      <w:rPr>
        <w:rStyle w:val="a7"/>
        <w:i/>
        <w:noProof/>
        <w:sz w:val="16"/>
        <w:szCs w:val="16"/>
      </w:rPr>
      <w:t>20</w:t>
    </w:r>
    <w:r w:rsidRPr="008D4D60">
      <w:rPr>
        <w:rStyle w:val="a7"/>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5A1" w:rsidRDefault="008915A1">
      <w:r>
        <w:separator/>
      </w:r>
    </w:p>
  </w:footnote>
  <w:footnote w:type="continuationSeparator" w:id="0">
    <w:p w:rsidR="008915A1" w:rsidRDefault="008915A1">
      <w:r>
        <w:continuationSeparator/>
      </w:r>
    </w:p>
  </w:footnote>
  <w:footnote w:id="1">
    <w:p w:rsidR="00297D7D" w:rsidRDefault="00297D7D" w:rsidP="00297D7D">
      <w:pPr>
        <w:pStyle w:val="affe"/>
      </w:pPr>
      <w:r w:rsidRPr="00297D7D">
        <w:rPr>
          <w:rStyle w:val="afff0"/>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2">
    <w:p w:rsidR="00297D7D" w:rsidRPr="00F15A80" w:rsidRDefault="00297D7D" w:rsidP="00297D7D">
      <w:pPr>
        <w:pStyle w:val="affe"/>
        <w:rPr>
          <w:lang w:val="ru-RU"/>
        </w:rPr>
      </w:pPr>
      <w:r>
        <w:rPr>
          <w:rStyle w:val="afff0"/>
        </w:rPr>
        <w:footnoteRef/>
      </w:r>
      <w:r>
        <w:t xml:space="preserve"> При закупках на выполнение СМР, ПНР</w:t>
      </w:r>
      <w:r w:rsidR="00F15A80">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313" w:rsidRPr="000C5577" w:rsidRDefault="00803313" w:rsidP="000C5577">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313" w:rsidRPr="000C5577" w:rsidRDefault="00803313" w:rsidP="000C557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47C4"/>
    <w:multiLevelType w:val="hybridMultilevel"/>
    <w:tmpl w:val="CE481C7E"/>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15:restartNumberingAfterBreak="0">
    <w:nsid w:val="10622E3A"/>
    <w:multiLevelType w:val="multilevel"/>
    <w:tmpl w:val="C658D83C"/>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935896"/>
    <w:multiLevelType w:val="hybridMultilevel"/>
    <w:tmpl w:val="7CBE1B3A"/>
    <w:lvl w:ilvl="0" w:tplc="CF269DE6">
      <w:start w:val="1"/>
      <w:numFmt w:val="decimal"/>
      <w:lvlText w:val="%1."/>
      <w:lvlJc w:val="left"/>
      <w:pPr>
        <w:ind w:left="927" w:hanging="360"/>
      </w:pPr>
      <w:rPr>
        <w:rFonts w:hint="default"/>
        <w:b w:val="0"/>
        <w:i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91C7B22"/>
    <w:multiLevelType w:val="multilevel"/>
    <w:tmpl w:val="DA42C0BC"/>
    <w:lvl w:ilvl="0">
      <w:start w:val="2"/>
      <w:numFmt w:val="decimal"/>
      <w:lvlText w:val="%1."/>
      <w:lvlJc w:val="left"/>
      <w:pPr>
        <w:ind w:left="450" w:hanging="45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19370BEC"/>
    <w:multiLevelType w:val="multilevel"/>
    <w:tmpl w:val="A9FA4F5E"/>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2"/>
      <w:numFmt w:val="decimal"/>
      <w:lvlText w:val="%1.%3."/>
      <w:lvlJc w:val="left"/>
      <w:pPr>
        <w:tabs>
          <w:tab w:val="num" w:pos="925"/>
        </w:tabs>
        <w:ind w:left="925" w:hanging="357"/>
      </w:pPr>
      <w:rPr>
        <w:rFonts w:hint="default"/>
        <w:b w:val="0"/>
        <w:i w:val="0"/>
        <w:lang w:val="ru-RU"/>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225265EA"/>
    <w:multiLevelType w:val="multilevel"/>
    <w:tmpl w:val="C12EB2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612" w:hanging="432"/>
      </w:pPr>
      <w:rPr>
        <w:rFonts w:ascii="Times New Roman" w:hAnsi="Times New Roman" w:cs="Times New Roman" w:hint="default"/>
      </w:rPr>
    </w:lvl>
    <w:lvl w:ilvl="2">
      <w:start w:val="1"/>
      <w:numFmt w:val="decimal"/>
      <w:lvlText w:val="%1.%2.%3."/>
      <w:lvlJc w:val="left"/>
      <w:pPr>
        <w:tabs>
          <w:tab w:val="num" w:pos="2040"/>
        </w:tabs>
        <w:ind w:left="744" w:hanging="504"/>
      </w:pPr>
      <w:rPr>
        <w:rFonts w:ascii="Times New Roman" w:hAnsi="Times New Roman" w:cs="Times New Roman" w:hint="default"/>
        <w:b w:val="0"/>
        <w:sz w:val="24"/>
        <w:szCs w:val="24"/>
      </w:rPr>
    </w:lvl>
    <w:lvl w:ilvl="3">
      <w:start w:val="1"/>
      <w:numFmt w:val="bullet"/>
      <w:pStyle w:val="4"/>
      <w:lvlText w:val=""/>
      <w:lvlJc w:val="left"/>
      <w:pPr>
        <w:tabs>
          <w:tab w:val="num" w:pos="4390"/>
        </w:tabs>
        <w:ind w:left="154" w:firstLine="583"/>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1E0CAA"/>
    <w:multiLevelType w:val="hybridMultilevel"/>
    <w:tmpl w:val="F0B60FA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7D7219"/>
    <w:multiLevelType w:val="multilevel"/>
    <w:tmpl w:val="5E461338"/>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1"/>
      <w:numFmt w:val="decimal"/>
      <w:lvlText w:val="%1.1%2.%3."/>
      <w:lvlJc w:val="left"/>
      <w:pPr>
        <w:tabs>
          <w:tab w:val="num" w:pos="1066"/>
        </w:tabs>
        <w:ind w:left="1066" w:hanging="357"/>
      </w:pPr>
      <w:rPr>
        <w:rFonts w:hint="default"/>
        <w:b w:val="0"/>
        <w:i w:val="0"/>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381828FB"/>
    <w:multiLevelType w:val="multilevel"/>
    <w:tmpl w:val="A20AE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D51216"/>
    <w:multiLevelType w:val="hybridMultilevel"/>
    <w:tmpl w:val="1D8AA76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2F02FB"/>
    <w:multiLevelType w:val="multilevel"/>
    <w:tmpl w:val="06122248"/>
    <w:lvl w:ilvl="0">
      <w:start w:val="2"/>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3B991325"/>
    <w:multiLevelType w:val="hybridMultilevel"/>
    <w:tmpl w:val="7CBE1B3A"/>
    <w:lvl w:ilvl="0" w:tplc="CF269DE6">
      <w:start w:val="1"/>
      <w:numFmt w:val="decimal"/>
      <w:lvlText w:val="%1."/>
      <w:lvlJc w:val="left"/>
      <w:pPr>
        <w:ind w:left="927" w:hanging="360"/>
      </w:pPr>
      <w:rPr>
        <w:rFonts w:hint="default"/>
        <w:b w:val="0"/>
        <w:i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D053682"/>
    <w:multiLevelType w:val="hybridMultilevel"/>
    <w:tmpl w:val="02C24740"/>
    <w:lvl w:ilvl="0" w:tplc="B2722F8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4"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15:restartNumberingAfterBreak="0">
    <w:nsid w:val="48C871B8"/>
    <w:multiLevelType w:val="multilevel"/>
    <w:tmpl w:val="E4A40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1D7708"/>
    <w:multiLevelType w:val="hybridMultilevel"/>
    <w:tmpl w:val="6E6C9AC4"/>
    <w:lvl w:ilvl="0" w:tplc="C46886B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8"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9E362A"/>
    <w:multiLevelType w:val="multilevel"/>
    <w:tmpl w:val="F6640224"/>
    <w:lvl w:ilvl="0">
      <w:start w:val="8"/>
      <w:numFmt w:val="decimal"/>
      <w:lvlText w:val="%1."/>
      <w:lvlJc w:val="left"/>
      <w:pPr>
        <w:ind w:left="675" w:hanging="675"/>
      </w:pPr>
      <w:rPr>
        <w:rFonts w:ascii="Times New Roman" w:hAnsi="Times New Roman" w:cs="Times New Roman"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5A1E7E"/>
    <w:multiLevelType w:val="multilevel"/>
    <w:tmpl w:val="D85E1A42"/>
    <w:lvl w:ilvl="0">
      <w:start w:val="2"/>
      <w:numFmt w:val="decimal"/>
      <w:lvlText w:val="%1."/>
      <w:lvlJc w:val="left"/>
      <w:pPr>
        <w:ind w:left="450" w:hanging="450"/>
      </w:pPr>
      <w:rPr>
        <w:rFonts w:hint="default"/>
      </w:rPr>
    </w:lvl>
    <w:lvl w:ilvl="1">
      <w:start w:val="6"/>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2" w15:restartNumberingAfterBreak="0">
    <w:nsid w:val="571A4F22"/>
    <w:multiLevelType w:val="multilevel"/>
    <w:tmpl w:val="FECA52E2"/>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ascii="Times New Roman" w:hAnsi="Times New Roman" w:cs="Times New Roman" w:hint="default"/>
        <w:i w:val="0"/>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90845B2"/>
    <w:multiLevelType w:val="hybridMultilevel"/>
    <w:tmpl w:val="E73ED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623268BA"/>
    <w:multiLevelType w:val="multilevel"/>
    <w:tmpl w:val="ED16F0C6"/>
    <w:lvl w:ilvl="0">
      <w:start w:val="2"/>
      <w:numFmt w:val="decimal"/>
      <w:lvlText w:val="%1"/>
      <w:lvlJc w:val="left"/>
      <w:pPr>
        <w:ind w:left="525" w:hanging="525"/>
      </w:pPr>
      <w:rPr>
        <w:rFonts w:hint="default"/>
      </w:rPr>
    </w:lvl>
    <w:lvl w:ilvl="1">
      <w:start w:val="10"/>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6A0C1ADC"/>
    <w:multiLevelType w:val="hybridMultilevel"/>
    <w:tmpl w:val="5B9244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3D29D0"/>
    <w:multiLevelType w:val="hybridMultilevel"/>
    <w:tmpl w:val="0616CF36"/>
    <w:lvl w:ilvl="0" w:tplc="2AD475E0">
      <w:start w:val="1"/>
      <w:numFmt w:val="bullet"/>
      <w:lvlText w:val=""/>
      <w:lvlJc w:val="left"/>
      <w:pPr>
        <w:ind w:left="631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383296"/>
    <w:multiLevelType w:val="multilevel"/>
    <w:tmpl w:val="E6A83A5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5"/>
  </w:num>
  <w:num w:numId="2">
    <w:abstractNumId w:val="8"/>
  </w:num>
  <w:num w:numId="3">
    <w:abstractNumId w:val="28"/>
  </w:num>
  <w:num w:numId="4">
    <w:abstractNumId w:val="22"/>
  </w:num>
  <w:num w:numId="5">
    <w:abstractNumId w:val="4"/>
  </w:num>
  <w:num w:numId="6">
    <w:abstractNumId w:val="29"/>
  </w:num>
  <w:num w:numId="7">
    <w:abstractNumId w:val="23"/>
  </w:num>
  <w:num w:numId="8">
    <w:abstractNumId w:val="30"/>
  </w:num>
  <w:num w:numId="9">
    <w:abstractNumId w:val="20"/>
  </w:num>
  <w:num w:numId="10">
    <w:abstractNumId w:val="7"/>
  </w:num>
  <w:num w:numId="11">
    <w:abstractNumId w:val="10"/>
  </w:num>
  <w:num w:numId="12">
    <w:abstractNumId w:val="14"/>
  </w:num>
  <w:num w:numId="13">
    <w:abstractNumId w:val="25"/>
  </w:num>
  <w:num w:numId="14">
    <w:abstractNumId w:val="6"/>
  </w:num>
  <w:num w:numId="15">
    <w:abstractNumId w:val="0"/>
  </w:num>
  <w:num w:numId="16">
    <w:abstractNumId w:val="15"/>
  </w:num>
  <w:num w:numId="17">
    <w:abstractNumId w:val="17"/>
  </w:num>
  <w:num w:numId="18">
    <w:abstractNumId w:val="2"/>
  </w:num>
  <w:num w:numId="19">
    <w:abstractNumId w:val="9"/>
  </w:num>
  <w:num w:numId="20">
    <w:abstractNumId w:val="16"/>
  </w:num>
  <w:num w:numId="21">
    <w:abstractNumId w:val="26"/>
  </w:num>
  <w:num w:numId="22">
    <w:abstractNumId w:val="11"/>
  </w:num>
  <w:num w:numId="23">
    <w:abstractNumId w:val="3"/>
  </w:num>
  <w:num w:numId="24">
    <w:abstractNumId w:val="21"/>
  </w:num>
  <w:num w:numId="25">
    <w:abstractNumId w:val="31"/>
  </w:num>
  <w:num w:numId="26">
    <w:abstractNumId w:val="28"/>
  </w:num>
  <w:num w:numId="27">
    <w:abstractNumId w:val="1"/>
  </w:num>
  <w:num w:numId="28">
    <w:abstractNumId w:val="27"/>
  </w:num>
  <w:num w:numId="29">
    <w:abstractNumId w:val="19"/>
  </w:num>
  <w:num w:numId="30">
    <w:abstractNumId w:val="24"/>
  </w:num>
  <w:num w:numId="31">
    <w:abstractNumId w:val="12"/>
  </w:num>
  <w:num w:numId="32">
    <w:abstractNumId w:val="13"/>
  </w:num>
  <w:num w:numId="33">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9E4"/>
    <w:rsid w:val="00003FDF"/>
    <w:rsid w:val="00007B14"/>
    <w:rsid w:val="00010216"/>
    <w:rsid w:val="00015CFD"/>
    <w:rsid w:val="00017C50"/>
    <w:rsid w:val="0002122F"/>
    <w:rsid w:val="0002603C"/>
    <w:rsid w:val="000262B2"/>
    <w:rsid w:val="00026528"/>
    <w:rsid w:val="00031015"/>
    <w:rsid w:val="000316F3"/>
    <w:rsid w:val="00031736"/>
    <w:rsid w:val="00032919"/>
    <w:rsid w:val="000334D2"/>
    <w:rsid w:val="0003510C"/>
    <w:rsid w:val="00035B57"/>
    <w:rsid w:val="00041948"/>
    <w:rsid w:val="000425D8"/>
    <w:rsid w:val="0004348A"/>
    <w:rsid w:val="00043D71"/>
    <w:rsid w:val="00044AD6"/>
    <w:rsid w:val="00044B60"/>
    <w:rsid w:val="00044C5A"/>
    <w:rsid w:val="000470F9"/>
    <w:rsid w:val="0004710A"/>
    <w:rsid w:val="00047AF0"/>
    <w:rsid w:val="0005082A"/>
    <w:rsid w:val="000524A0"/>
    <w:rsid w:val="00052CF6"/>
    <w:rsid w:val="0005330A"/>
    <w:rsid w:val="000534DB"/>
    <w:rsid w:val="000538C3"/>
    <w:rsid w:val="00057CDD"/>
    <w:rsid w:val="00061B67"/>
    <w:rsid w:val="00063535"/>
    <w:rsid w:val="00063614"/>
    <w:rsid w:val="0006638E"/>
    <w:rsid w:val="00066BC3"/>
    <w:rsid w:val="00070081"/>
    <w:rsid w:val="00070686"/>
    <w:rsid w:val="00072AB4"/>
    <w:rsid w:val="0007306C"/>
    <w:rsid w:val="000762D6"/>
    <w:rsid w:val="00076ABC"/>
    <w:rsid w:val="00077009"/>
    <w:rsid w:val="000800D3"/>
    <w:rsid w:val="00080803"/>
    <w:rsid w:val="000817AE"/>
    <w:rsid w:val="0008453C"/>
    <w:rsid w:val="00085075"/>
    <w:rsid w:val="000858EA"/>
    <w:rsid w:val="000861A6"/>
    <w:rsid w:val="000863AA"/>
    <w:rsid w:val="00087736"/>
    <w:rsid w:val="00087EBF"/>
    <w:rsid w:val="00090BE3"/>
    <w:rsid w:val="00091A2E"/>
    <w:rsid w:val="00092114"/>
    <w:rsid w:val="000921C9"/>
    <w:rsid w:val="00092654"/>
    <w:rsid w:val="00092E08"/>
    <w:rsid w:val="00094F8C"/>
    <w:rsid w:val="00095068"/>
    <w:rsid w:val="000952E9"/>
    <w:rsid w:val="00096F04"/>
    <w:rsid w:val="00097F30"/>
    <w:rsid w:val="000A19F7"/>
    <w:rsid w:val="000A23DE"/>
    <w:rsid w:val="000A5E16"/>
    <w:rsid w:val="000A642B"/>
    <w:rsid w:val="000A6626"/>
    <w:rsid w:val="000A6C82"/>
    <w:rsid w:val="000B5118"/>
    <w:rsid w:val="000B5B88"/>
    <w:rsid w:val="000B5EFB"/>
    <w:rsid w:val="000B7F50"/>
    <w:rsid w:val="000C07A4"/>
    <w:rsid w:val="000C5577"/>
    <w:rsid w:val="000C6998"/>
    <w:rsid w:val="000C6DC1"/>
    <w:rsid w:val="000C72CA"/>
    <w:rsid w:val="000C7812"/>
    <w:rsid w:val="000D183D"/>
    <w:rsid w:val="000D2592"/>
    <w:rsid w:val="000D51B8"/>
    <w:rsid w:val="000D572C"/>
    <w:rsid w:val="000D6A0F"/>
    <w:rsid w:val="000D6E9C"/>
    <w:rsid w:val="000D7539"/>
    <w:rsid w:val="000E05B3"/>
    <w:rsid w:val="000E2200"/>
    <w:rsid w:val="000E28F5"/>
    <w:rsid w:val="000E4C3D"/>
    <w:rsid w:val="000E527D"/>
    <w:rsid w:val="000E548A"/>
    <w:rsid w:val="000F0D7C"/>
    <w:rsid w:val="000F0F8E"/>
    <w:rsid w:val="000F17AF"/>
    <w:rsid w:val="000F27B6"/>
    <w:rsid w:val="000F2B12"/>
    <w:rsid w:val="000F36FE"/>
    <w:rsid w:val="000F3946"/>
    <w:rsid w:val="000F3B97"/>
    <w:rsid w:val="000F4C55"/>
    <w:rsid w:val="000F4CCE"/>
    <w:rsid w:val="000F50A8"/>
    <w:rsid w:val="000F554C"/>
    <w:rsid w:val="000F639B"/>
    <w:rsid w:val="000F7F9A"/>
    <w:rsid w:val="001004E0"/>
    <w:rsid w:val="00103098"/>
    <w:rsid w:val="00103CE7"/>
    <w:rsid w:val="0010426D"/>
    <w:rsid w:val="001061C3"/>
    <w:rsid w:val="0010663C"/>
    <w:rsid w:val="00112197"/>
    <w:rsid w:val="0011221B"/>
    <w:rsid w:val="00113282"/>
    <w:rsid w:val="00113D5E"/>
    <w:rsid w:val="00114E64"/>
    <w:rsid w:val="001159FC"/>
    <w:rsid w:val="00116CA9"/>
    <w:rsid w:val="001219DE"/>
    <w:rsid w:val="00121CD5"/>
    <w:rsid w:val="0012290C"/>
    <w:rsid w:val="00124594"/>
    <w:rsid w:val="00124BB6"/>
    <w:rsid w:val="00126E10"/>
    <w:rsid w:val="0012762E"/>
    <w:rsid w:val="0013005F"/>
    <w:rsid w:val="00132F5D"/>
    <w:rsid w:val="001338D1"/>
    <w:rsid w:val="001340A5"/>
    <w:rsid w:val="00135423"/>
    <w:rsid w:val="00136FDF"/>
    <w:rsid w:val="001377B6"/>
    <w:rsid w:val="00140215"/>
    <w:rsid w:val="001402DD"/>
    <w:rsid w:val="00141610"/>
    <w:rsid w:val="0014200C"/>
    <w:rsid w:val="001442F8"/>
    <w:rsid w:val="00144B77"/>
    <w:rsid w:val="0014574B"/>
    <w:rsid w:val="0014592B"/>
    <w:rsid w:val="00145CFC"/>
    <w:rsid w:val="00146350"/>
    <w:rsid w:val="00146438"/>
    <w:rsid w:val="00150AF4"/>
    <w:rsid w:val="00152BFE"/>
    <w:rsid w:val="00153182"/>
    <w:rsid w:val="001535FD"/>
    <w:rsid w:val="0015418B"/>
    <w:rsid w:val="001551D6"/>
    <w:rsid w:val="00155598"/>
    <w:rsid w:val="0015593F"/>
    <w:rsid w:val="001573B6"/>
    <w:rsid w:val="001605F2"/>
    <w:rsid w:val="001613C5"/>
    <w:rsid w:val="001635A1"/>
    <w:rsid w:val="00164BA4"/>
    <w:rsid w:val="00165969"/>
    <w:rsid w:val="001664E9"/>
    <w:rsid w:val="00170D88"/>
    <w:rsid w:val="00171545"/>
    <w:rsid w:val="00172337"/>
    <w:rsid w:val="00173138"/>
    <w:rsid w:val="00173345"/>
    <w:rsid w:val="00177B61"/>
    <w:rsid w:val="00181B6D"/>
    <w:rsid w:val="001843B7"/>
    <w:rsid w:val="00185E61"/>
    <w:rsid w:val="00185E85"/>
    <w:rsid w:val="001862FF"/>
    <w:rsid w:val="00186482"/>
    <w:rsid w:val="00190C85"/>
    <w:rsid w:val="00190FA2"/>
    <w:rsid w:val="0019271B"/>
    <w:rsid w:val="00192C25"/>
    <w:rsid w:val="00193040"/>
    <w:rsid w:val="00193672"/>
    <w:rsid w:val="0019377D"/>
    <w:rsid w:val="00193CA4"/>
    <w:rsid w:val="00193EF1"/>
    <w:rsid w:val="0019420C"/>
    <w:rsid w:val="00195696"/>
    <w:rsid w:val="001A0F57"/>
    <w:rsid w:val="001A16E5"/>
    <w:rsid w:val="001A3FAB"/>
    <w:rsid w:val="001B0161"/>
    <w:rsid w:val="001B0302"/>
    <w:rsid w:val="001B2C30"/>
    <w:rsid w:val="001B345B"/>
    <w:rsid w:val="001B63F7"/>
    <w:rsid w:val="001B6FD7"/>
    <w:rsid w:val="001C0141"/>
    <w:rsid w:val="001C0979"/>
    <w:rsid w:val="001C1D02"/>
    <w:rsid w:val="001C3586"/>
    <w:rsid w:val="001C40BA"/>
    <w:rsid w:val="001C5DEC"/>
    <w:rsid w:val="001C66AA"/>
    <w:rsid w:val="001C74F8"/>
    <w:rsid w:val="001C754F"/>
    <w:rsid w:val="001C7D3B"/>
    <w:rsid w:val="001D37F6"/>
    <w:rsid w:val="001D3B85"/>
    <w:rsid w:val="001D46BB"/>
    <w:rsid w:val="001D4C7B"/>
    <w:rsid w:val="001D58B5"/>
    <w:rsid w:val="001D7797"/>
    <w:rsid w:val="001E0F50"/>
    <w:rsid w:val="001E3871"/>
    <w:rsid w:val="001E4893"/>
    <w:rsid w:val="001E6897"/>
    <w:rsid w:val="001F010B"/>
    <w:rsid w:val="001F0C86"/>
    <w:rsid w:val="001F1F17"/>
    <w:rsid w:val="001F5111"/>
    <w:rsid w:val="001F5F98"/>
    <w:rsid w:val="002006CB"/>
    <w:rsid w:val="00200AF8"/>
    <w:rsid w:val="00200F6F"/>
    <w:rsid w:val="0020131F"/>
    <w:rsid w:val="0020286F"/>
    <w:rsid w:val="00203022"/>
    <w:rsid w:val="002035E6"/>
    <w:rsid w:val="00203A42"/>
    <w:rsid w:val="002042E4"/>
    <w:rsid w:val="0020454E"/>
    <w:rsid w:val="00207654"/>
    <w:rsid w:val="0021181E"/>
    <w:rsid w:val="00212BF3"/>
    <w:rsid w:val="0021603F"/>
    <w:rsid w:val="00221268"/>
    <w:rsid w:val="0022152D"/>
    <w:rsid w:val="00222562"/>
    <w:rsid w:val="00224DC9"/>
    <w:rsid w:val="00225DBE"/>
    <w:rsid w:val="00227CA0"/>
    <w:rsid w:val="00231022"/>
    <w:rsid w:val="0023496A"/>
    <w:rsid w:val="00235296"/>
    <w:rsid w:val="0023678E"/>
    <w:rsid w:val="0023685A"/>
    <w:rsid w:val="00240B7E"/>
    <w:rsid w:val="002436B9"/>
    <w:rsid w:val="002463A0"/>
    <w:rsid w:val="0025057B"/>
    <w:rsid w:val="00251C4B"/>
    <w:rsid w:val="00252F6C"/>
    <w:rsid w:val="00261BC5"/>
    <w:rsid w:val="00262D9F"/>
    <w:rsid w:val="00264880"/>
    <w:rsid w:val="00264FF8"/>
    <w:rsid w:val="00267BBB"/>
    <w:rsid w:val="002718C1"/>
    <w:rsid w:val="0027477C"/>
    <w:rsid w:val="0027696A"/>
    <w:rsid w:val="00277A9B"/>
    <w:rsid w:val="00277B7E"/>
    <w:rsid w:val="00280BF0"/>
    <w:rsid w:val="002815B6"/>
    <w:rsid w:val="002841ED"/>
    <w:rsid w:val="00285E15"/>
    <w:rsid w:val="00286C1A"/>
    <w:rsid w:val="00287FBD"/>
    <w:rsid w:val="002900FC"/>
    <w:rsid w:val="0029073E"/>
    <w:rsid w:val="0029213B"/>
    <w:rsid w:val="00293575"/>
    <w:rsid w:val="002938AF"/>
    <w:rsid w:val="00295844"/>
    <w:rsid w:val="0029752B"/>
    <w:rsid w:val="0029761D"/>
    <w:rsid w:val="00297D7D"/>
    <w:rsid w:val="002A00E1"/>
    <w:rsid w:val="002A2B70"/>
    <w:rsid w:val="002A43D9"/>
    <w:rsid w:val="002B129E"/>
    <w:rsid w:val="002B3225"/>
    <w:rsid w:val="002B3562"/>
    <w:rsid w:val="002B367E"/>
    <w:rsid w:val="002B4A90"/>
    <w:rsid w:val="002B5CD1"/>
    <w:rsid w:val="002B6A2F"/>
    <w:rsid w:val="002B6EC0"/>
    <w:rsid w:val="002C2F72"/>
    <w:rsid w:val="002C3E07"/>
    <w:rsid w:val="002C4DE0"/>
    <w:rsid w:val="002C560C"/>
    <w:rsid w:val="002C6398"/>
    <w:rsid w:val="002C68C1"/>
    <w:rsid w:val="002C7D41"/>
    <w:rsid w:val="002D369C"/>
    <w:rsid w:val="002D3A25"/>
    <w:rsid w:val="002D436B"/>
    <w:rsid w:val="002D6C48"/>
    <w:rsid w:val="002D76D2"/>
    <w:rsid w:val="002E09E9"/>
    <w:rsid w:val="002E1ADA"/>
    <w:rsid w:val="002E2210"/>
    <w:rsid w:val="002E283D"/>
    <w:rsid w:val="002E2E30"/>
    <w:rsid w:val="002E4FE2"/>
    <w:rsid w:val="002E77BA"/>
    <w:rsid w:val="002F125F"/>
    <w:rsid w:val="002F1429"/>
    <w:rsid w:val="002F3B51"/>
    <w:rsid w:val="002F57CC"/>
    <w:rsid w:val="002F5A8B"/>
    <w:rsid w:val="002F5D7A"/>
    <w:rsid w:val="002F7BD9"/>
    <w:rsid w:val="00300F8D"/>
    <w:rsid w:val="00301C18"/>
    <w:rsid w:val="00301DFB"/>
    <w:rsid w:val="00302725"/>
    <w:rsid w:val="00302A05"/>
    <w:rsid w:val="00302F7A"/>
    <w:rsid w:val="00303A23"/>
    <w:rsid w:val="00303C7E"/>
    <w:rsid w:val="00304DEB"/>
    <w:rsid w:val="00305F76"/>
    <w:rsid w:val="003075CA"/>
    <w:rsid w:val="00310186"/>
    <w:rsid w:val="0031149E"/>
    <w:rsid w:val="0031219A"/>
    <w:rsid w:val="00312EC9"/>
    <w:rsid w:val="00313CB9"/>
    <w:rsid w:val="003150E0"/>
    <w:rsid w:val="00316064"/>
    <w:rsid w:val="00320B39"/>
    <w:rsid w:val="00321D56"/>
    <w:rsid w:val="00327A1F"/>
    <w:rsid w:val="003309D0"/>
    <w:rsid w:val="00331F4D"/>
    <w:rsid w:val="0033493B"/>
    <w:rsid w:val="00335207"/>
    <w:rsid w:val="00335C89"/>
    <w:rsid w:val="00335E48"/>
    <w:rsid w:val="00335F90"/>
    <w:rsid w:val="00336656"/>
    <w:rsid w:val="00336984"/>
    <w:rsid w:val="00337423"/>
    <w:rsid w:val="003400F4"/>
    <w:rsid w:val="00340147"/>
    <w:rsid w:val="003421BC"/>
    <w:rsid w:val="00343217"/>
    <w:rsid w:val="00344FB8"/>
    <w:rsid w:val="003452D1"/>
    <w:rsid w:val="0034540A"/>
    <w:rsid w:val="003458BF"/>
    <w:rsid w:val="003460B1"/>
    <w:rsid w:val="00347C6D"/>
    <w:rsid w:val="00352195"/>
    <w:rsid w:val="00353C7E"/>
    <w:rsid w:val="00354033"/>
    <w:rsid w:val="00355CA4"/>
    <w:rsid w:val="00357CC7"/>
    <w:rsid w:val="00361B0B"/>
    <w:rsid w:val="00361CDE"/>
    <w:rsid w:val="00362AD4"/>
    <w:rsid w:val="00363FF7"/>
    <w:rsid w:val="00365375"/>
    <w:rsid w:val="00365697"/>
    <w:rsid w:val="0036571C"/>
    <w:rsid w:val="00367A92"/>
    <w:rsid w:val="00372483"/>
    <w:rsid w:val="003729A6"/>
    <w:rsid w:val="00373356"/>
    <w:rsid w:val="0037721A"/>
    <w:rsid w:val="003801EA"/>
    <w:rsid w:val="00380692"/>
    <w:rsid w:val="00382F8E"/>
    <w:rsid w:val="00385F7A"/>
    <w:rsid w:val="00386036"/>
    <w:rsid w:val="00386B6F"/>
    <w:rsid w:val="00387D5A"/>
    <w:rsid w:val="0039048D"/>
    <w:rsid w:val="0039383F"/>
    <w:rsid w:val="00393843"/>
    <w:rsid w:val="00393DE9"/>
    <w:rsid w:val="00395E79"/>
    <w:rsid w:val="0039638D"/>
    <w:rsid w:val="003972E3"/>
    <w:rsid w:val="003A0397"/>
    <w:rsid w:val="003A0AD6"/>
    <w:rsid w:val="003A1996"/>
    <w:rsid w:val="003A1A09"/>
    <w:rsid w:val="003A25DE"/>
    <w:rsid w:val="003A43D7"/>
    <w:rsid w:val="003A4FA1"/>
    <w:rsid w:val="003A5395"/>
    <w:rsid w:val="003B212E"/>
    <w:rsid w:val="003B3980"/>
    <w:rsid w:val="003B3DC4"/>
    <w:rsid w:val="003B632B"/>
    <w:rsid w:val="003B6F77"/>
    <w:rsid w:val="003C1CA8"/>
    <w:rsid w:val="003C6540"/>
    <w:rsid w:val="003C66B1"/>
    <w:rsid w:val="003C763F"/>
    <w:rsid w:val="003D07A8"/>
    <w:rsid w:val="003D0B20"/>
    <w:rsid w:val="003D2DE5"/>
    <w:rsid w:val="003D32AB"/>
    <w:rsid w:val="003D52AD"/>
    <w:rsid w:val="003E1332"/>
    <w:rsid w:val="003E1C30"/>
    <w:rsid w:val="003E21A1"/>
    <w:rsid w:val="003E5E79"/>
    <w:rsid w:val="003E7BE8"/>
    <w:rsid w:val="003E7EB6"/>
    <w:rsid w:val="003F0CC5"/>
    <w:rsid w:val="003F11C7"/>
    <w:rsid w:val="003F24ED"/>
    <w:rsid w:val="003F2960"/>
    <w:rsid w:val="003F2FDC"/>
    <w:rsid w:val="003F40DC"/>
    <w:rsid w:val="003F6306"/>
    <w:rsid w:val="003F78C1"/>
    <w:rsid w:val="004006B9"/>
    <w:rsid w:val="004023E8"/>
    <w:rsid w:val="00405321"/>
    <w:rsid w:val="00407993"/>
    <w:rsid w:val="004137DC"/>
    <w:rsid w:val="00413C71"/>
    <w:rsid w:val="00413DD1"/>
    <w:rsid w:val="00413FAB"/>
    <w:rsid w:val="00415050"/>
    <w:rsid w:val="004152A5"/>
    <w:rsid w:val="0041575F"/>
    <w:rsid w:val="004160F3"/>
    <w:rsid w:val="0042003D"/>
    <w:rsid w:val="00422C29"/>
    <w:rsid w:val="0042445D"/>
    <w:rsid w:val="00426BF7"/>
    <w:rsid w:val="00426F17"/>
    <w:rsid w:val="004315E4"/>
    <w:rsid w:val="00431FF3"/>
    <w:rsid w:val="00433361"/>
    <w:rsid w:val="004334B2"/>
    <w:rsid w:val="00433C76"/>
    <w:rsid w:val="0043457E"/>
    <w:rsid w:val="0043498C"/>
    <w:rsid w:val="00434F54"/>
    <w:rsid w:val="0043518C"/>
    <w:rsid w:val="004362E1"/>
    <w:rsid w:val="00437EFB"/>
    <w:rsid w:val="00437F65"/>
    <w:rsid w:val="00440775"/>
    <w:rsid w:val="004407FE"/>
    <w:rsid w:val="00441598"/>
    <w:rsid w:val="004442BF"/>
    <w:rsid w:val="00452141"/>
    <w:rsid w:val="004532BF"/>
    <w:rsid w:val="00454D49"/>
    <w:rsid w:val="0045537A"/>
    <w:rsid w:val="00455876"/>
    <w:rsid w:val="00457436"/>
    <w:rsid w:val="00460A20"/>
    <w:rsid w:val="00460DC6"/>
    <w:rsid w:val="00461509"/>
    <w:rsid w:val="00461A3C"/>
    <w:rsid w:val="00462C1A"/>
    <w:rsid w:val="004652E2"/>
    <w:rsid w:val="004655EA"/>
    <w:rsid w:val="00465681"/>
    <w:rsid w:val="00466D50"/>
    <w:rsid w:val="00470952"/>
    <w:rsid w:val="00472DEF"/>
    <w:rsid w:val="00473863"/>
    <w:rsid w:val="00474C08"/>
    <w:rsid w:val="004753F4"/>
    <w:rsid w:val="00475522"/>
    <w:rsid w:val="00476242"/>
    <w:rsid w:val="00477EE2"/>
    <w:rsid w:val="00480B4F"/>
    <w:rsid w:val="004814B0"/>
    <w:rsid w:val="004837EB"/>
    <w:rsid w:val="00483F08"/>
    <w:rsid w:val="00484089"/>
    <w:rsid w:val="004910F3"/>
    <w:rsid w:val="00492675"/>
    <w:rsid w:val="00492815"/>
    <w:rsid w:val="004932BB"/>
    <w:rsid w:val="00493570"/>
    <w:rsid w:val="00494272"/>
    <w:rsid w:val="00494F5D"/>
    <w:rsid w:val="004961F6"/>
    <w:rsid w:val="004970B0"/>
    <w:rsid w:val="00497449"/>
    <w:rsid w:val="00497EDD"/>
    <w:rsid w:val="004A16D8"/>
    <w:rsid w:val="004A1DD2"/>
    <w:rsid w:val="004A3FAF"/>
    <w:rsid w:val="004A53DC"/>
    <w:rsid w:val="004A5532"/>
    <w:rsid w:val="004A728F"/>
    <w:rsid w:val="004B16CA"/>
    <w:rsid w:val="004B1BED"/>
    <w:rsid w:val="004B2FB5"/>
    <w:rsid w:val="004B3718"/>
    <w:rsid w:val="004B5D6B"/>
    <w:rsid w:val="004B6279"/>
    <w:rsid w:val="004B645B"/>
    <w:rsid w:val="004B6B27"/>
    <w:rsid w:val="004C0009"/>
    <w:rsid w:val="004C0938"/>
    <w:rsid w:val="004C0AD4"/>
    <w:rsid w:val="004C3B7D"/>
    <w:rsid w:val="004C5596"/>
    <w:rsid w:val="004C64E7"/>
    <w:rsid w:val="004C7769"/>
    <w:rsid w:val="004D0E59"/>
    <w:rsid w:val="004D3050"/>
    <w:rsid w:val="004D47D3"/>
    <w:rsid w:val="004D50C4"/>
    <w:rsid w:val="004D5B1D"/>
    <w:rsid w:val="004D73C2"/>
    <w:rsid w:val="004D7A3A"/>
    <w:rsid w:val="004D7CE0"/>
    <w:rsid w:val="004E33B3"/>
    <w:rsid w:val="004E3A2C"/>
    <w:rsid w:val="004E431F"/>
    <w:rsid w:val="004F1119"/>
    <w:rsid w:val="004F1D6D"/>
    <w:rsid w:val="004F2127"/>
    <w:rsid w:val="004F560B"/>
    <w:rsid w:val="004F5A00"/>
    <w:rsid w:val="004F655D"/>
    <w:rsid w:val="004F6ACC"/>
    <w:rsid w:val="004F7383"/>
    <w:rsid w:val="004F7631"/>
    <w:rsid w:val="004F7F42"/>
    <w:rsid w:val="00500668"/>
    <w:rsid w:val="005008C8"/>
    <w:rsid w:val="00502FCE"/>
    <w:rsid w:val="00504C1A"/>
    <w:rsid w:val="0050535A"/>
    <w:rsid w:val="0050549F"/>
    <w:rsid w:val="00505CC1"/>
    <w:rsid w:val="00506DCA"/>
    <w:rsid w:val="0050768C"/>
    <w:rsid w:val="00511168"/>
    <w:rsid w:val="00514ECD"/>
    <w:rsid w:val="00516121"/>
    <w:rsid w:val="00516E3A"/>
    <w:rsid w:val="00517CB8"/>
    <w:rsid w:val="005210C8"/>
    <w:rsid w:val="005215DD"/>
    <w:rsid w:val="00525156"/>
    <w:rsid w:val="00525B60"/>
    <w:rsid w:val="00525E35"/>
    <w:rsid w:val="00526E67"/>
    <w:rsid w:val="005305DA"/>
    <w:rsid w:val="00532AFF"/>
    <w:rsid w:val="00532B88"/>
    <w:rsid w:val="0053378B"/>
    <w:rsid w:val="00536A33"/>
    <w:rsid w:val="005407F5"/>
    <w:rsid w:val="005408B4"/>
    <w:rsid w:val="0054091C"/>
    <w:rsid w:val="00542605"/>
    <w:rsid w:val="00542931"/>
    <w:rsid w:val="00543B35"/>
    <w:rsid w:val="00544587"/>
    <w:rsid w:val="00546EAC"/>
    <w:rsid w:val="005478D2"/>
    <w:rsid w:val="005522E7"/>
    <w:rsid w:val="005529A9"/>
    <w:rsid w:val="00554120"/>
    <w:rsid w:val="005579AF"/>
    <w:rsid w:val="00557B57"/>
    <w:rsid w:val="00557C4A"/>
    <w:rsid w:val="0056045A"/>
    <w:rsid w:val="00560952"/>
    <w:rsid w:val="0056162A"/>
    <w:rsid w:val="00561737"/>
    <w:rsid w:val="005631A2"/>
    <w:rsid w:val="005632A2"/>
    <w:rsid w:val="00563A39"/>
    <w:rsid w:val="00564B1B"/>
    <w:rsid w:val="005658FD"/>
    <w:rsid w:val="00566C42"/>
    <w:rsid w:val="005675F6"/>
    <w:rsid w:val="00567B80"/>
    <w:rsid w:val="0057188E"/>
    <w:rsid w:val="005722E9"/>
    <w:rsid w:val="00573FB9"/>
    <w:rsid w:val="0057445A"/>
    <w:rsid w:val="00576861"/>
    <w:rsid w:val="00576AF5"/>
    <w:rsid w:val="00576F69"/>
    <w:rsid w:val="00582092"/>
    <w:rsid w:val="005846E5"/>
    <w:rsid w:val="00585094"/>
    <w:rsid w:val="005927CD"/>
    <w:rsid w:val="00592E4D"/>
    <w:rsid w:val="005932BC"/>
    <w:rsid w:val="00593727"/>
    <w:rsid w:val="005943CE"/>
    <w:rsid w:val="0059452D"/>
    <w:rsid w:val="00595FC1"/>
    <w:rsid w:val="00596191"/>
    <w:rsid w:val="005975D4"/>
    <w:rsid w:val="00597640"/>
    <w:rsid w:val="005A0BDD"/>
    <w:rsid w:val="005A29D2"/>
    <w:rsid w:val="005A2EFF"/>
    <w:rsid w:val="005A3503"/>
    <w:rsid w:val="005A38C5"/>
    <w:rsid w:val="005A4EB2"/>
    <w:rsid w:val="005A5B48"/>
    <w:rsid w:val="005A76E0"/>
    <w:rsid w:val="005A7998"/>
    <w:rsid w:val="005B2556"/>
    <w:rsid w:val="005B3100"/>
    <w:rsid w:val="005B4161"/>
    <w:rsid w:val="005B4F5E"/>
    <w:rsid w:val="005B5108"/>
    <w:rsid w:val="005B6414"/>
    <w:rsid w:val="005B7B95"/>
    <w:rsid w:val="005C0830"/>
    <w:rsid w:val="005C12F6"/>
    <w:rsid w:val="005C1A55"/>
    <w:rsid w:val="005C1F18"/>
    <w:rsid w:val="005C249D"/>
    <w:rsid w:val="005C24EB"/>
    <w:rsid w:val="005C3049"/>
    <w:rsid w:val="005C32D7"/>
    <w:rsid w:val="005C3911"/>
    <w:rsid w:val="005C3CE1"/>
    <w:rsid w:val="005C56DB"/>
    <w:rsid w:val="005C7922"/>
    <w:rsid w:val="005C7FA5"/>
    <w:rsid w:val="005D1273"/>
    <w:rsid w:val="005D12EF"/>
    <w:rsid w:val="005D24F9"/>
    <w:rsid w:val="005D3EC5"/>
    <w:rsid w:val="005D4D7B"/>
    <w:rsid w:val="005D507E"/>
    <w:rsid w:val="005D67BD"/>
    <w:rsid w:val="005D6D26"/>
    <w:rsid w:val="005D71E2"/>
    <w:rsid w:val="005E0210"/>
    <w:rsid w:val="005E05AB"/>
    <w:rsid w:val="005E1575"/>
    <w:rsid w:val="005E1A75"/>
    <w:rsid w:val="005E2627"/>
    <w:rsid w:val="005E2894"/>
    <w:rsid w:val="005E2A4D"/>
    <w:rsid w:val="005E3396"/>
    <w:rsid w:val="005E603E"/>
    <w:rsid w:val="005E7118"/>
    <w:rsid w:val="005E7565"/>
    <w:rsid w:val="005F4750"/>
    <w:rsid w:val="005F6789"/>
    <w:rsid w:val="005F691F"/>
    <w:rsid w:val="0060156C"/>
    <w:rsid w:val="00601A94"/>
    <w:rsid w:val="00602A3E"/>
    <w:rsid w:val="0060334F"/>
    <w:rsid w:val="00603E21"/>
    <w:rsid w:val="00604821"/>
    <w:rsid w:val="00606E68"/>
    <w:rsid w:val="00607669"/>
    <w:rsid w:val="00610B1F"/>
    <w:rsid w:val="00611161"/>
    <w:rsid w:val="006116F0"/>
    <w:rsid w:val="00613BA4"/>
    <w:rsid w:val="00615751"/>
    <w:rsid w:val="00617927"/>
    <w:rsid w:val="00620C95"/>
    <w:rsid w:val="0062250D"/>
    <w:rsid w:val="00623ACC"/>
    <w:rsid w:val="00624090"/>
    <w:rsid w:val="00624E7D"/>
    <w:rsid w:val="0062528B"/>
    <w:rsid w:val="00626247"/>
    <w:rsid w:val="0063025D"/>
    <w:rsid w:val="00631148"/>
    <w:rsid w:val="006317A2"/>
    <w:rsid w:val="00635424"/>
    <w:rsid w:val="006364B6"/>
    <w:rsid w:val="00640940"/>
    <w:rsid w:val="00640F9C"/>
    <w:rsid w:val="006424A6"/>
    <w:rsid w:val="00645F39"/>
    <w:rsid w:val="0064710E"/>
    <w:rsid w:val="0065096C"/>
    <w:rsid w:val="00650AEC"/>
    <w:rsid w:val="00650E9E"/>
    <w:rsid w:val="006515A5"/>
    <w:rsid w:val="0065239C"/>
    <w:rsid w:val="00653A1C"/>
    <w:rsid w:val="006545CE"/>
    <w:rsid w:val="006553E0"/>
    <w:rsid w:val="00656CB2"/>
    <w:rsid w:val="00657543"/>
    <w:rsid w:val="0066082F"/>
    <w:rsid w:val="00661E38"/>
    <w:rsid w:val="00663E15"/>
    <w:rsid w:val="006652B6"/>
    <w:rsid w:val="00666FC1"/>
    <w:rsid w:val="00670754"/>
    <w:rsid w:val="00670FF9"/>
    <w:rsid w:val="00672108"/>
    <w:rsid w:val="00673B04"/>
    <w:rsid w:val="0067563A"/>
    <w:rsid w:val="00676038"/>
    <w:rsid w:val="00680130"/>
    <w:rsid w:val="00680205"/>
    <w:rsid w:val="00680221"/>
    <w:rsid w:val="00682265"/>
    <w:rsid w:val="00683193"/>
    <w:rsid w:val="00684024"/>
    <w:rsid w:val="006867D3"/>
    <w:rsid w:val="00686FC3"/>
    <w:rsid w:val="00687FD8"/>
    <w:rsid w:val="006930D9"/>
    <w:rsid w:val="0069410A"/>
    <w:rsid w:val="0069506E"/>
    <w:rsid w:val="006A0166"/>
    <w:rsid w:val="006A136B"/>
    <w:rsid w:val="006A17D5"/>
    <w:rsid w:val="006A3498"/>
    <w:rsid w:val="006B019F"/>
    <w:rsid w:val="006B1E59"/>
    <w:rsid w:val="006B2707"/>
    <w:rsid w:val="006B29D7"/>
    <w:rsid w:val="006B2DE0"/>
    <w:rsid w:val="006B323E"/>
    <w:rsid w:val="006B3FBA"/>
    <w:rsid w:val="006B4054"/>
    <w:rsid w:val="006B68A8"/>
    <w:rsid w:val="006B7469"/>
    <w:rsid w:val="006C006C"/>
    <w:rsid w:val="006C0406"/>
    <w:rsid w:val="006C1149"/>
    <w:rsid w:val="006C1AE8"/>
    <w:rsid w:val="006C258B"/>
    <w:rsid w:val="006C434F"/>
    <w:rsid w:val="006C4C4A"/>
    <w:rsid w:val="006C5913"/>
    <w:rsid w:val="006C756A"/>
    <w:rsid w:val="006C78D2"/>
    <w:rsid w:val="006C7AD2"/>
    <w:rsid w:val="006C7C75"/>
    <w:rsid w:val="006D0F9F"/>
    <w:rsid w:val="006D2D5A"/>
    <w:rsid w:val="006D3396"/>
    <w:rsid w:val="006D36A4"/>
    <w:rsid w:val="006D4D71"/>
    <w:rsid w:val="006D548B"/>
    <w:rsid w:val="006D6200"/>
    <w:rsid w:val="006D6992"/>
    <w:rsid w:val="006D7BD7"/>
    <w:rsid w:val="006E0446"/>
    <w:rsid w:val="006E1682"/>
    <w:rsid w:val="006E68D7"/>
    <w:rsid w:val="006F21CB"/>
    <w:rsid w:val="006F271E"/>
    <w:rsid w:val="006F2D14"/>
    <w:rsid w:val="006F5278"/>
    <w:rsid w:val="006F6918"/>
    <w:rsid w:val="00700C4B"/>
    <w:rsid w:val="007018B4"/>
    <w:rsid w:val="00705863"/>
    <w:rsid w:val="0070594B"/>
    <w:rsid w:val="007066B7"/>
    <w:rsid w:val="00710E2F"/>
    <w:rsid w:val="00711DE7"/>
    <w:rsid w:val="00712E01"/>
    <w:rsid w:val="00715243"/>
    <w:rsid w:val="0071601C"/>
    <w:rsid w:val="00717B83"/>
    <w:rsid w:val="00720EB8"/>
    <w:rsid w:val="007230D1"/>
    <w:rsid w:val="00724871"/>
    <w:rsid w:val="00724DD8"/>
    <w:rsid w:val="0072506D"/>
    <w:rsid w:val="00727BB8"/>
    <w:rsid w:val="00731535"/>
    <w:rsid w:val="0073247C"/>
    <w:rsid w:val="0073373B"/>
    <w:rsid w:val="00733DA9"/>
    <w:rsid w:val="007371D6"/>
    <w:rsid w:val="00741F89"/>
    <w:rsid w:val="007436C4"/>
    <w:rsid w:val="00745368"/>
    <w:rsid w:val="00745926"/>
    <w:rsid w:val="00745EED"/>
    <w:rsid w:val="00751B75"/>
    <w:rsid w:val="00752D29"/>
    <w:rsid w:val="00753294"/>
    <w:rsid w:val="00753F0F"/>
    <w:rsid w:val="007544C2"/>
    <w:rsid w:val="00755454"/>
    <w:rsid w:val="00757360"/>
    <w:rsid w:val="00761482"/>
    <w:rsid w:val="00761AFF"/>
    <w:rsid w:val="007624B8"/>
    <w:rsid w:val="00762A93"/>
    <w:rsid w:val="007644C3"/>
    <w:rsid w:val="00765C1B"/>
    <w:rsid w:val="00765F4A"/>
    <w:rsid w:val="007671D2"/>
    <w:rsid w:val="00767301"/>
    <w:rsid w:val="00772065"/>
    <w:rsid w:val="0077297A"/>
    <w:rsid w:val="007738B0"/>
    <w:rsid w:val="00773E07"/>
    <w:rsid w:val="0077428A"/>
    <w:rsid w:val="00774D4A"/>
    <w:rsid w:val="00775448"/>
    <w:rsid w:val="00776A96"/>
    <w:rsid w:val="00777642"/>
    <w:rsid w:val="00780398"/>
    <w:rsid w:val="007823D0"/>
    <w:rsid w:val="00783FDD"/>
    <w:rsid w:val="00784B2E"/>
    <w:rsid w:val="00785168"/>
    <w:rsid w:val="0079232C"/>
    <w:rsid w:val="0079245C"/>
    <w:rsid w:val="007943AC"/>
    <w:rsid w:val="007947DF"/>
    <w:rsid w:val="00794DFB"/>
    <w:rsid w:val="00796B76"/>
    <w:rsid w:val="007970EC"/>
    <w:rsid w:val="007A052D"/>
    <w:rsid w:val="007A1295"/>
    <w:rsid w:val="007A13A1"/>
    <w:rsid w:val="007A1985"/>
    <w:rsid w:val="007A2C89"/>
    <w:rsid w:val="007A6293"/>
    <w:rsid w:val="007A793A"/>
    <w:rsid w:val="007B0429"/>
    <w:rsid w:val="007B158D"/>
    <w:rsid w:val="007B430B"/>
    <w:rsid w:val="007B7802"/>
    <w:rsid w:val="007C0701"/>
    <w:rsid w:val="007C0C10"/>
    <w:rsid w:val="007C2A3E"/>
    <w:rsid w:val="007C2EFD"/>
    <w:rsid w:val="007C34D8"/>
    <w:rsid w:val="007C737F"/>
    <w:rsid w:val="007C738E"/>
    <w:rsid w:val="007D1373"/>
    <w:rsid w:val="007D4D96"/>
    <w:rsid w:val="007D7ED5"/>
    <w:rsid w:val="007E204B"/>
    <w:rsid w:val="007E5A2C"/>
    <w:rsid w:val="007E7084"/>
    <w:rsid w:val="007F04E1"/>
    <w:rsid w:val="007F24F4"/>
    <w:rsid w:val="007F4341"/>
    <w:rsid w:val="007F5489"/>
    <w:rsid w:val="007F6A17"/>
    <w:rsid w:val="007F6DD5"/>
    <w:rsid w:val="008006C1"/>
    <w:rsid w:val="008011B3"/>
    <w:rsid w:val="00801C5F"/>
    <w:rsid w:val="00803313"/>
    <w:rsid w:val="00804922"/>
    <w:rsid w:val="00811F9D"/>
    <w:rsid w:val="0081457A"/>
    <w:rsid w:val="00814733"/>
    <w:rsid w:val="0081581F"/>
    <w:rsid w:val="00816878"/>
    <w:rsid w:val="00820D89"/>
    <w:rsid w:val="00821119"/>
    <w:rsid w:val="00821FEC"/>
    <w:rsid w:val="00822DF2"/>
    <w:rsid w:val="00822E6C"/>
    <w:rsid w:val="00822EE5"/>
    <w:rsid w:val="0082347F"/>
    <w:rsid w:val="00825705"/>
    <w:rsid w:val="00825C1D"/>
    <w:rsid w:val="00825DBB"/>
    <w:rsid w:val="00826E22"/>
    <w:rsid w:val="00827BF8"/>
    <w:rsid w:val="008335FA"/>
    <w:rsid w:val="0083472B"/>
    <w:rsid w:val="00834B7D"/>
    <w:rsid w:val="00836F46"/>
    <w:rsid w:val="00837A21"/>
    <w:rsid w:val="00841D72"/>
    <w:rsid w:val="008420F1"/>
    <w:rsid w:val="0084351A"/>
    <w:rsid w:val="00844033"/>
    <w:rsid w:val="008447E4"/>
    <w:rsid w:val="008450D2"/>
    <w:rsid w:val="00846939"/>
    <w:rsid w:val="00847A1F"/>
    <w:rsid w:val="008512F3"/>
    <w:rsid w:val="0085197A"/>
    <w:rsid w:val="0085242A"/>
    <w:rsid w:val="008537BD"/>
    <w:rsid w:val="0085582E"/>
    <w:rsid w:val="00856B70"/>
    <w:rsid w:val="0086152F"/>
    <w:rsid w:val="00862692"/>
    <w:rsid w:val="00864770"/>
    <w:rsid w:val="00865019"/>
    <w:rsid w:val="00866003"/>
    <w:rsid w:val="0087058C"/>
    <w:rsid w:val="00871C51"/>
    <w:rsid w:val="00873D4B"/>
    <w:rsid w:val="00873F32"/>
    <w:rsid w:val="00874B39"/>
    <w:rsid w:val="00874EBC"/>
    <w:rsid w:val="00876908"/>
    <w:rsid w:val="00877AC2"/>
    <w:rsid w:val="00880C45"/>
    <w:rsid w:val="008810F7"/>
    <w:rsid w:val="008816D1"/>
    <w:rsid w:val="00882CA3"/>
    <w:rsid w:val="008835CB"/>
    <w:rsid w:val="00886481"/>
    <w:rsid w:val="00890063"/>
    <w:rsid w:val="0089016F"/>
    <w:rsid w:val="008915A1"/>
    <w:rsid w:val="00891BCB"/>
    <w:rsid w:val="008935FD"/>
    <w:rsid w:val="008A00B3"/>
    <w:rsid w:val="008A156D"/>
    <w:rsid w:val="008A1E5B"/>
    <w:rsid w:val="008A3533"/>
    <w:rsid w:val="008A405B"/>
    <w:rsid w:val="008A5256"/>
    <w:rsid w:val="008A53FA"/>
    <w:rsid w:val="008A6A8A"/>
    <w:rsid w:val="008B04AF"/>
    <w:rsid w:val="008B0B30"/>
    <w:rsid w:val="008B0E58"/>
    <w:rsid w:val="008B0F7A"/>
    <w:rsid w:val="008B1797"/>
    <w:rsid w:val="008B1EA7"/>
    <w:rsid w:val="008B3343"/>
    <w:rsid w:val="008B33B7"/>
    <w:rsid w:val="008B42BB"/>
    <w:rsid w:val="008B5185"/>
    <w:rsid w:val="008B534A"/>
    <w:rsid w:val="008B596C"/>
    <w:rsid w:val="008B5AFB"/>
    <w:rsid w:val="008B6B32"/>
    <w:rsid w:val="008B77B4"/>
    <w:rsid w:val="008B7EEA"/>
    <w:rsid w:val="008C00C3"/>
    <w:rsid w:val="008C0933"/>
    <w:rsid w:val="008C2CEB"/>
    <w:rsid w:val="008C3EF9"/>
    <w:rsid w:val="008C48C7"/>
    <w:rsid w:val="008C4E4F"/>
    <w:rsid w:val="008C526C"/>
    <w:rsid w:val="008C5527"/>
    <w:rsid w:val="008D0C6B"/>
    <w:rsid w:val="008D0FFD"/>
    <w:rsid w:val="008D1D42"/>
    <w:rsid w:val="008D24E0"/>
    <w:rsid w:val="008D3329"/>
    <w:rsid w:val="008D37D1"/>
    <w:rsid w:val="008D4419"/>
    <w:rsid w:val="008D4953"/>
    <w:rsid w:val="008D507B"/>
    <w:rsid w:val="008D5CFA"/>
    <w:rsid w:val="008D76A1"/>
    <w:rsid w:val="008E20AE"/>
    <w:rsid w:val="008E2C6A"/>
    <w:rsid w:val="008E2F5B"/>
    <w:rsid w:val="008E324F"/>
    <w:rsid w:val="008E372A"/>
    <w:rsid w:val="008E3C9E"/>
    <w:rsid w:val="008E48F4"/>
    <w:rsid w:val="008E5CB4"/>
    <w:rsid w:val="008E6827"/>
    <w:rsid w:val="008E6FEA"/>
    <w:rsid w:val="008E736C"/>
    <w:rsid w:val="008E7B69"/>
    <w:rsid w:val="008F0AFE"/>
    <w:rsid w:val="008F12C2"/>
    <w:rsid w:val="008F2065"/>
    <w:rsid w:val="008F4479"/>
    <w:rsid w:val="008F601A"/>
    <w:rsid w:val="008F69B4"/>
    <w:rsid w:val="008F7B72"/>
    <w:rsid w:val="0090389A"/>
    <w:rsid w:val="00903D17"/>
    <w:rsid w:val="009055D2"/>
    <w:rsid w:val="00905912"/>
    <w:rsid w:val="00906862"/>
    <w:rsid w:val="00906B68"/>
    <w:rsid w:val="00911688"/>
    <w:rsid w:val="00912ADA"/>
    <w:rsid w:val="00912BE1"/>
    <w:rsid w:val="009141C3"/>
    <w:rsid w:val="00915142"/>
    <w:rsid w:val="009179A7"/>
    <w:rsid w:val="00917EC9"/>
    <w:rsid w:val="00920ECA"/>
    <w:rsid w:val="009223C6"/>
    <w:rsid w:val="00927DB9"/>
    <w:rsid w:val="00930802"/>
    <w:rsid w:val="009312E6"/>
    <w:rsid w:val="0093146C"/>
    <w:rsid w:val="00931A07"/>
    <w:rsid w:val="00932A54"/>
    <w:rsid w:val="0093344F"/>
    <w:rsid w:val="009358AA"/>
    <w:rsid w:val="00935923"/>
    <w:rsid w:val="00935F3F"/>
    <w:rsid w:val="00937215"/>
    <w:rsid w:val="00937BD8"/>
    <w:rsid w:val="0094062D"/>
    <w:rsid w:val="00941156"/>
    <w:rsid w:val="00945B52"/>
    <w:rsid w:val="00946268"/>
    <w:rsid w:val="009464FE"/>
    <w:rsid w:val="00946798"/>
    <w:rsid w:val="00946A18"/>
    <w:rsid w:val="00946D17"/>
    <w:rsid w:val="009475B7"/>
    <w:rsid w:val="009478C4"/>
    <w:rsid w:val="00952DA5"/>
    <w:rsid w:val="00952FD9"/>
    <w:rsid w:val="00953FD2"/>
    <w:rsid w:val="009556C5"/>
    <w:rsid w:val="00957A4B"/>
    <w:rsid w:val="009637AF"/>
    <w:rsid w:val="0096448C"/>
    <w:rsid w:val="00964550"/>
    <w:rsid w:val="0096532F"/>
    <w:rsid w:val="00966EE7"/>
    <w:rsid w:val="009721B3"/>
    <w:rsid w:val="00972E9E"/>
    <w:rsid w:val="00973568"/>
    <w:rsid w:val="00973BFF"/>
    <w:rsid w:val="00974CE5"/>
    <w:rsid w:val="00975D0F"/>
    <w:rsid w:val="00976AF6"/>
    <w:rsid w:val="0098046F"/>
    <w:rsid w:val="0098410A"/>
    <w:rsid w:val="009845B2"/>
    <w:rsid w:val="00985DE4"/>
    <w:rsid w:val="00986F6C"/>
    <w:rsid w:val="009906BA"/>
    <w:rsid w:val="00994CAA"/>
    <w:rsid w:val="00995819"/>
    <w:rsid w:val="009A2263"/>
    <w:rsid w:val="009A2AB3"/>
    <w:rsid w:val="009A596B"/>
    <w:rsid w:val="009A5AEF"/>
    <w:rsid w:val="009B24D1"/>
    <w:rsid w:val="009B29E8"/>
    <w:rsid w:val="009B30BD"/>
    <w:rsid w:val="009B392B"/>
    <w:rsid w:val="009B3C9D"/>
    <w:rsid w:val="009B4AFB"/>
    <w:rsid w:val="009B569D"/>
    <w:rsid w:val="009B6B64"/>
    <w:rsid w:val="009B743B"/>
    <w:rsid w:val="009C1A26"/>
    <w:rsid w:val="009C385A"/>
    <w:rsid w:val="009C53D3"/>
    <w:rsid w:val="009D15F7"/>
    <w:rsid w:val="009D2E12"/>
    <w:rsid w:val="009D39B0"/>
    <w:rsid w:val="009D44EB"/>
    <w:rsid w:val="009D5523"/>
    <w:rsid w:val="009D5DD6"/>
    <w:rsid w:val="009D699D"/>
    <w:rsid w:val="009D7698"/>
    <w:rsid w:val="009D7C42"/>
    <w:rsid w:val="009E0489"/>
    <w:rsid w:val="009E0CAB"/>
    <w:rsid w:val="009E116C"/>
    <w:rsid w:val="009E159B"/>
    <w:rsid w:val="009E17E9"/>
    <w:rsid w:val="009E1C76"/>
    <w:rsid w:val="009E2632"/>
    <w:rsid w:val="009E2765"/>
    <w:rsid w:val="009E301B"/>
    <w:rsid w:val="009E62AF"/>
    <w:rsid w:val="009E7133"/>
    <w:rsid w:val="009F048C"/>
    <w:rsid w:val="009F0EDC"/>
    <w:rsid w:val="009F1530"/>
    <w:rsid w:val="009F1BA4"/>
    <w:rsid w:val="009F4853"/>
    <w:rsid w:val="009F5B90"/>
    <w:rsid w:val="009F5F70"/>
    <w:rsid w:val="009F773F"/>
    <w:rsid w:val="009F7B7E"/>
    <w:rsid w:val="009F7FBE"/>
    <w:rsid w:val="00A00932"/>
    <w:rsid w:val="00A0119F"/>
    <w:rsid w:val="00A01733"/>
    <w:rsid w:val="00A0204E"/>
    <w:rsid w:val="00A02504"/>
    <w:rsid w:val="00A030FE"/>
    <w:rsid w:val="00A04429"/>
    <w:rsid w:val="00A05FB7"/>
    <w:rsid w:val="00A12D27"/>
    <w:rsid w:val="00A131E8"/>
    <w:rsid w:val="00A16D4E"/>
    <w:rsid w:val="00A2046B"/>
    <w:rsid w:val="00A20D82"/>
    <w:rsid w:val="00A2112F"/>
    <w:rsid w:val="00A212CD"/>
    <w:rsid w:val="00A22CF1"/>
    <w:rsid w:val="00A27137"/>
    <w:rsid w:val="00A271BB"/>
    <w:rsid w:val="00A27554"/>
    <w:rsid w:val="00A33792"/>
    <w:rsid w:val="00A3428B"/>
    <w:rsid w:val="00A34714"/>
    <w:rsid w:val="00A36D44"/>
    <w:rsid w:val="00A40CBD"/>
    <w:rsid w:val="00A40F18"/>
    <w:rsid w:val="00A44D77"/>
    <w:rsid w:val="00A4694A"/>
    <w:rsid w:val="00A500E0"/>
    <w:rsid w:val="00A51C0A"/>
    <w:rsid w:val="00A52765"/>
    <w:rsid w:val="00A54280"/>
    <w:rsid w:val="00A542FF"/>
    <w:rsid w:val="00A54BD4"/>
    <w:rsid w:val="00A60817"/>
    <w:rsid w:val="00A60F99"/>
    <w:rsid w:val="00A61019"/>
    <w:rsid w:val="00A614AC"/>
    <w:rsid w:val="00A6307A"/>
    <w:rsid w:val="00A6537F"/>
    <w:rsid w:val="00A65FF5"/>
    <w:rsid w:val="00A67749"/>
    <w:rsid w:val="00A7016D"/>
    <w:rsid w:val="00A70BC7"/>
    <w:rsid w:val="00A71ADA"/>
    <w:rsid w:val="00A737E5"/>
    <w:rsid w:val="00A73B53"/>
    <w:rsid w:val="00A75027"/>
    <w:rsid w:val="00A76CBD"/>
    <w:rsid w:val="00A76EEE"/>
    <w:rsid w:val="00A77B68"/>
    <w:rsid w:val="00A80DD0"/>
    <w:rsid w:val="00A82D97"/>
    <w:rsid w:val="00A833BF"/>
    <w:rsid w:val="00A837D8"/>
    <w:rsid w:val="00A86B8B"/>
    <w:rsid w:val="00A92EF3"/>
    <w:rsid w:val="00A9324A"/>
    <w:rsid w:val="00A9334D"/>
    <w:rsid w:val="00A9472C"/>
    <w:rsid w:val="00A94CA2"/>
    <w:rsid w:val="00A95F60"/>
    <w:rsid w:val="00A9734D"/>
    <w:rsid w:val="00A97712"/>
    <w:rsid w:val="00A97846"/>
    <w:rsid w:val="00AA0B9D"/>
    <w:rsid w:val="00AA1370"/>
    <w:rsid w:val="00AA3C10"/>
    <w:rsid w:val="00AA4CF0"/>
    <w:rsid w:val="00AA5D71"/>
    <w:rsid w:val="00AA6F05"/>
    <w:rsid w:val="00AB17E7"/>
    <w:rsid w:val="00AB36D3"/>
    <w:rsid w:val="00AB7BF5"/>
    <w:rsid w:val="00AC1A15"/>
    <w:rsid w:val="00AC492C"/>
    <w:rsid w:val="00AC6D1A"/>
    <w:rsid w:val="00AC7A82"/>
    <w:rsid w:val="00AC7B3B"/>
    <w:rsid w:val="00AC7E4B"/>
    <w:rsid w:val="00AD085B"/>
    <w:rsid w:val="00AD1760"/>
    <w:rsid w:val="00AD40FA"/>
    <w:rsid w:val="00AE0979"/>
    <w:rsid w:val="00AE12AF"/>
    <w:rsid w:val="00AE1BE2"/>
    <w:rsid w:val="00AE2291"/>
    <w:rsid w:val="00AE3651"/>
    <w:rsid w:val="00AE4D8D"/>
    <w:rsid w:val="00AE5C3C"/>
    <w:rsid w:val="00AE7A2D"/>
    <w:rsid w:val="00AF2B14"/>
    <w:rsid w:val="00AF3851"/>
    <w:rsid w:val="00AF43D9"/>
    <w:rsid w:val="00AF744C"/>
    <w:rsid w:val="00AF764B"/>
    <w:rsid w:val="00AF7B7D"/>
    <w:rsid w:val="00B0091D"/>
    <w:rsid w:val="00B04E09"/>
    <w:rsid w:val="00B05BD3"/>
    <w:rsid w:val="00B10B9E"/>
    <w:rsid w:val="00B11B37"/>
    <w:rsid w:val="00B140D4"/>
    <w:rsid w:val="00B17383"/>
    <w:rsid w:val="00B17835"/>
    <w:rsid w:val="00B21E06"/>
    <w:rsid w:val="00B23AE0"/>
    <w:rsid w:val="00B24AD0"/>
    <w:rsid w:val="00B25D52"/>
    <w:rsid w:val="00B271B7"/>
    <w:rsid w:val="00B30541"/>
    <w:rsid w:val="00B30747"/>
    <w:rsid w:val="00B3160A"/>
    <w:rsid w:val="00B32004"/>
    <w:rsid w:val="00B32C9C"/>
    <w:rsid w:val="00B34DAA"/>
    <w:rsid w:val="00B351C4"/>
    <w:rsid w:val="00B354BE"/>
    <w:rsid w:val="00B36ADA"/>
    <w:rsid w:val="00B370FB"/>
    <w:rsid w:val="00B37DC9"/>
    <w:rsid w:val="00B40626"/>
    <w:rsid w:val="00B41AF3"/>
    <w:rsid w:val="00B441CB"/>
    <w:rsid w:val="00B44B6A"/>
    <w:rsid w:val="00B47613"/>
    <w:rsid w:val="00B47802"/>
    <w:rsid w:val="00B47EEC"/>
    <w:rsid w:val="00B508E1"/>
    <w:rsid w:val="00B5317E"/>
    <w:rsid w:val="00B53CBB"/>
    <w:rsid w:val="00B54540"/>
    <w:rsid w:val="00B54CDD"/>
    <w:rsid w:val="00B54F06"/>
    <w:rsid w:val="00B551E1"/>
    <w:rsid w:val="00B55769"/>
    <w:rsid w:val="00B570B0"/>
    <w:rsid w:val="00B63309"/>
    <w:rsid w:val="00B65F8E"/>
    <w:rsid w:val="00B7153A"/>
    <w:rsid w:val="00B74F64"/>
    <w:rsid w:val="00B77DBB"/>
    <w:rsid w:val="00B80595"/>
    <w:rsid w:val="00B81CD0"/>
    <w:rsid w:val="00B83026"/>
    <w:rsid w:val="00B84792"/>
    <w:rsid w:val="00B8687B"/>
    <w:rsid w:val="00B942A3"/>
    <w:rsid w:val="00B96F02"/>
    <w:rsid w:val="00B970BE"/>
    <w:rsid w:val="00B97C68"/>
    <w:rsid w:val="00BA0234"/>
    <w:rsid w:val="00BA2C95"/>
    <w:rsid w:val="00BA4267"/>
    <w:rsid w:val="00BA502D"/>
    <w:rsid w:val="00BA7CBB"/>
    <w:rsid w:val="00BB5032"/>
    <w:rsid w:val="00BB6FAE"/>
    <w:rsid w:val="00BC113D"/>
    <w:rsid w:val="00BC21D8"/>
    <w:rsid w:val="00BC2665"/>
    <w:rsid w:val="00BC2724"/>
    <w:rsid w:val="00BC2D6F"/>
    <w:rsid w:val="00BC3CD5"/>
    <w:rsid w:val="00BC4951"/>
    <w:rsid w:val="00BC7297"/>
    <w:rsid w:val="00BC7C15"/>
    <w:rsid w:val="00BD0691"/>
    <w:rsid w:val="00BD10EC"/>
    <w:rsid w:val="00BD2880"/>
    <w:rsid w:val="00BD3F7A"/>
    <w:rsid w:val="00BD44BE"/>
    <w:rsid w:val="00BE0ED5"/>
    <w:rsid w:val="00BE1251"/>
    <w:rsid w:val="00BE147D"/>
    <w:rsid w:val="00BE3FE7"/>
    <w:rsid w:val="00BE4E55"/>
    <w:rsid w:val="00BE6EDB"/>
    <w:rsid w:val="00BE71E9"/>
    <w:rsid w:val="00BE75BF"/>
    <w:rsid w:val="00BE76EE"/>
    <w:rsid w:val="00BE7C2F"/>
    <w:rsid w:val="00BF0071"/>
    <w:rsid w:val="00BF03A6"/>
    <w:rsid w:val="00BF161B"/>
    <w:rsid w:val="00BF1D1A"/>
    <w:rsid w:val="00BF3474"/>
    <w:rsid w:val="00BF5724"/>
    <w:rsid w:val="00BF5EAF"/>
    <w:rsid w:val="00BF5EC0"/>
    <w:rsid w:val="00BF6965"/>
    <w:rsid w:val="00BF6B7D"/>
    <w:rsid w:val="00C01108"/>
    <w:rsid w:val="00C016D0"/>
    <w:rsid w:val="00C01DE8"/>
    <w:rsid w:val="00C038CA"/>
    <w:rsid w:val="00C03E21"/>
    <w:rsid w:val="00C05805"/>
    <w:rsid w:val="00C06A51"/>
    <w:rsid w:val="00C06E07"/>
    <w:rsid w:val="00C06E18"/>
    <w:rsid w:val="00C10640"/>
    <w:rsid w:val="00C116ED"/>
    <w:rsid w:val="00C11770"/>
    <w:rsid w:val="00C11BD0"/>
    <w:rsid w:val="00C13B39"/>
    <w:rsid w:val="00C14B3E"/>
    <w:rsid w:val="00C14B9E"/>
    <w:rsid w:val="00C208FE"/>
    <w:rsid w:val="00C20C98"/>
    <w:rsid w:val="00C2226A"/>
    <w:rsid w:val="00C24944"/>
    <w:rsid w:val="00C251CD"/>
    <w:rsid w:val="00C2651B"/>
    <w:rsid w:val="00C31749"/>
    <w:rsid w:val="00C31AD7"/>
    <w:rsid w:val="00C3287B"/>
    <w:rsid w:val="00C33A8D"/>
    <w:rsid w:val="00C35D70"/>
    <w:rsid w:val="00C36EAD"/>
    <w:rsid w:val="00C37E33"/>
    <w:rsid w:val="00C4017B"/>
    <w:rsid w:val="00C41BCA"/>
    <w:rsid w:val="00C42ECA"/>
    <w:rsid w:val="00C434B6"/>
    <w:rsid w:val="00C43C0D"/>
    <w:rsid w:val="00C445CB"/>
    <w:rsid w:val="00C50898"/>
    <w:rsid w:val="00C51CB6"/>
    <w:rsid w:val="00C51FF3"/>
    <w:rsid w:val="00C52595"/>
    <w:rsid w:val="00C525B7"/>
    <w:rsid w:val="00C52731"/>
    <w:rsid w:val="00C548EA"/>
    <w:rsid w:val="00C552B2"/>
    <w:rsid w:val="00C575DB"/>
    <w:rsid w:val="00C603E0"/>
    <w:rsid w:val="00C61111"/>
    <w:rsid w:val="00C62DC0"/>
    <w:rsid w:val="00C63240"/>
    <w:rsid w:val="00C64C40"/>
    <w:rsid w:val="00C64DD0"/>
    <w:rsid w:val="00C64E1E"/>
    <w:rsid w:val="00C659B1"/>
    <w:rsid w:val="00C664E3"/>
    <w:rsid w:val="00C665A1"/>
    <w:rsid w:val="00C675F2"/>
    <w:rsid w:val="00C704AD"/>
    <w:rsid w:val="00C705AC"/>
    <w:rsid w:val="00C709BD"/>
    <w:rsid w:val="00C70E83"/>
    <w:rsid w:val="00C7321D"/>
    <w:rsid w:val="00C740FF"/>
    <w:rsid w:val="00C74390"/>
    <w:rsid w:val="00C746BF"/>
    <w:rsid w:val="00C75CE4"/>
    <w:rsid w:val="00C761E4"/>
    <w:rsid w:val="00C77F48"/>
    <w:rsid w:val="00C80951"/>
    <w:rsid w:val="00C80FDB"/>
    <w:rsid w:val="00C81917"/>
    <w:rsid w:val="00C83A06"/>
    <w:rsid w:val="00C83FBB"/>
    <w:rsid w:val="00C84E9D"/>
    <w:rsid w:val="00C8575B"/>
    <w:rsid w:val="00C85AFA"/>
    <w:rsid w:val="00C8632A"/>
    <w:rsid w:val="00C863D6"/>
    <w:rsid w:val="00C91D30"/>
    <w:rsid w:val="00C91FC9"/>
    <w:rsid w:val="00C92463"/>
    <w:rsid w:val="00C92D52"/>
    <w:rsid w:val="00C967A5"/>
    <w:rsid w:val="00C96BBF"/>
    <w:rsid w:val="00C96EE1"/>
    <w:rsid w:val="00CA0C64"/>
    <w:rsid w:val="00CA18FC"/>
    <w:rsid w:val="00CA27DB"/>
    <w:rsid w:val="00CA2BB1"/>
    <w:rsid w:val="00CA3A0A"/>
    <w:rsid w:val="00CB2EB7"/>
    <w:rsid w:val="00CB3B72"/>
    <w:rsid w:val="00CB5B3C"/>
    <w:rsid w:val="00CB698B"/>
    <w:rsid w:val="00CC03DC"/>
    <w:rsid w:val="00CC0520"/>
    <w:rsid w:val="00CC160C"/>
    <w:rsid w:val="00CC2CB6"/>
    <w:rsid w:val="00CC2FA5"/>
    <w:rsid w:val="00CC360A"/>
    <w:rsid w:val="00CC38A7"/>
    <w:rsid w:val="00CC3FF0"/>
    <w:rsid w:val="00CC425E"/>
    <w:rsid w:val="00CC5003"/>
    <w:rsid w:val="00CC7CA3"/>
    <w:rsid w:val="00CD1C00"/>
    <w:rsid w:val="00CD2AF2"/>
    <w:rsid w:val="00CD36CA"/>
    <w:rsid w:val="00CD3F81"/>
    <w:rsid w:val="00CD76E4"/>
    <w:rsid w:val="00CD7E18"/>
    <w:rsid w:val="00CE222E"/>
    <w:rsid w:val="00CE30EC"/>
    <w:rsid w:val="00CE3A2B"/>
    <w:rsid w:val="00CE40D0"/>
    <w:rsid w:val="00CE4DCC"/>
    <w:rsid w:val="00CE5952"/>
    <w:rsid w:val="00CE5D3E"/>
    <w:rsid w:val="00CE66E7"/>
    <w:rsid w:val="00CF095D"/>
    <w:rsid w:val="00CF1A43"/>
    <w:rsid w:val="00CF5F07"/>
    <w:rsid w:val="00CF61E5"/>
    <w:rsid w:val="00CF708D"/>
    <w:rsid w:val="00D017CC"/>
    <w:rsid w:val="00D01BDD"/>
    <w:rsid w:val="00D02EF1"/>
    <w:rsid w:val="00D04171"/>
    <w:rsid w:val="00D048EC"/>
    <w:rsid w:val="00D05636"/>
    <w:rsid w:val="00D076B3"/>
    <w:rsid w:val="00D106E4"/>
    <w:rsid w:val="00D13337"/>
    <w:rsid w:val="00D13377"/>
    <w:rsid w:val="00D136B5"/>
    <w:rsid w:val="00D14854"/>
    <w:rsid w:val="00D14B52"/>
    <w:rsid w:val="00D1712A"/>
    <w:rsid w:val="00D2062E"/>
    <w:rsid w:val="00D20B4D"/>
    <w:rsid w:val="00D2105C"/>
    <w:rsid w:val="00D212F1"/>
    <w:rsid w:val="00D224FB"/>
    <w:rsid w:val="00D23204"/>
    <w:rsid w:val="00D23A22"/>
    <w:rsid w:val="00D26766"/>
    <w:rsid w:val="00D26EE4"/>
    <w:rsid w:val="00D27962"/>
    <w:rsid w:val="00D30559"/>
    <w:rsid w:val="00D30668"/>
    <w:rsid w:val="00D30FDF"/>
    <w:rsid w:val="00D3211E"/>
    <w:rsid w:val="00D32BA7"/>
    <w:rsid w:val="00D33416"/>
    <w:rsid w:val="00D33BB5"/>
    <w:rsid w:val="00D343A6"/>
    <w:rsid w:val="00D34B7B"/>
    <w:rsid w:val="00D40A70"/>
    <w:rsid w:val="00D40AFF"/>
    <w:rsid w:val="00D40BB5"/>
    <w:rsid w:val="00D419F1"/>
    <w:rsid w:val="00D420A5"/>
    <w:rsid w:val="00D425B5"/>
    <w:rsid w:val="00D43C60"/>
    <w:rsid w:val="00D450F3"/>
    <w:rsid w:val="00D479E4"/>
    <w:rsid w:val="00D501E7"/>
    <w:rsid w:val="00D5064D"/>
    <w:rsid w:val="00D50DE5"/>
    <w:rsid w:val="00D513DB"/>
    <w:rsid w:val="00D51A28"/>
    <w:rsid w:val="00D54A06"/>
    <w:rsid w:val="00D56F46"/>
    <w:rsid w:val="00D574D2"/>
    <w:rsid w:val="00D618A9"/>
    <w:rsid w:val="00D61D02"/>
    <w:rsid w:val="00D657C4"/>
    <w:rsid w:val="00D66100"/>
    <w:rsid w:val="00D6638E"/>
    <w:rsid w:val="00D663BD"/>
    <w:rsid w:val="00D66871"/>
    <w:rsid w:val="00D6769F"/>
    <w:rsid w:val="00D7135A"/>
    <w:rsid w:val="00D7169F"/>
    <w:rsid w:val="00D71812"/>
    <w:rsid w:val="00D72453"/>
    <w:rsid w:val="00D725D9"/>
    <w:rsid w:val="00D75245"/>
    <w:rsid w:val="00D76A28"/>
    <w:rsid w:val="00D776FB"/>
    <w:rsid w:val="00D8371B"/>
    <w:rsid w:val="00D83A56"/>
    <w:rsid w:val="00D8458A"/>
    <w:rsid w:val="00D90640"/>
    <w:rsid w:val="00D9254A"/>
    <w:rsid w:val="00D93713"/>
    <w:rsid w:val="00D94C0D"/>
    <w:rsid w:val="00D95DC8"/>
    <w:rsid w:val="00D97EF6"/>
    <w:rsid w:val="00DA1CB6"/>
    <w:rsid w:val="00DA3FA0"/>
    <w:rsid w:val="00DA7BF9"/>
    <w:rsid w:val="00DB03A3"/>
    <w:rsid w:val="00DB041D"/>
    <w:rsid w:val="00DB21E4"/>
    <w:rsid w:val="00DB2EAA"/>
    <w:rsid w:val="00DB34E8"/>
    <w:rsid w:val="00DB3839"/>
    <w:rsid w:val="00DB4509"/>
    <w:rsid w:val="00DB638A"/>
    <w:rsid w:val="00DB68DF"/>
    <w:rsid w:val="00DC2E7F"/>
    <w:rsid w:val="00DC3395"/>
    <w:rsid w:val="00DC3CFF"/>
    <w:rsid w:val="00DC43D5"/>
    <w:rsid w:val="00DC5C7F"/>
    <w:rsid w:val="00DC6EA1"/>
    <w:rsid w:val="00DC6FB3"/>
    <w:rsid w:val="00DC78C8"/>
    <w:rsid w:val="00DD0413"/>
    <w:rsid w:val="00DD04F7"/>
    <w:rsid w:val="00DD0939"/>
    <w:rsid w:val="00DD0CBC"/>
    <w:rsid w:val="00DD0EF0"/>
    <w:rsid w:val="00DD340A"/>
    <w:rsid w:val="00DD7962"/>
    <w:rsid w:val="00DD7E6A"/>
    <w:rsid w:val="00DE263D"/>
    <w:rsid w:val="00DE459A"/>
    <w:rsid w:val="00DE5FE0"/>
    <w:rsid w:val="00DE6F3E"/>
    <w:rsid w:val="00DF10F6"/>
    <w:rsid w:val="00DF16A4"/>
    <w:rsid w:val="00DF16C6"/>
    <w:rsid w:val="00DF2F3F"/>
    <w:rsid w:val="00DF4DBA"/>
    <w:rsid w:val="00DF55A5"/>
    <w:rsid w:val="00DF6148"/>
    <w:rsid w:val="00DF6400"/>
    <w:rsid w:val="00E00F65"/>
    <w:rsid w:val="00E022F2"/>
    <w:rsid w:val="00E03368"/>
    <w:rsid w:val="00E03FC4"/>
    <w:rsid w:val="00E04F58"/>
    <w:rsid w:val="00E10393"/>
    <w:rsid w:val="00E10A08"/>
    <w:rsid w:val="00E11440"/>
    <w:rsid w:val="00E1208F"/>
    <w:rsid w:val="00E12535"/>
    <w:rsid w:val="00E12D48"/>
    <w:rsid w:val="00E14E4C"/>
    <w:rsid w:val="00E166B5"/>
    <w:rsid w:val="00E170CE"/>
    <w:rsid w:val="00E21326"/>
    <w:rsid w:val="00E2351D"/>
    <w:rsid w:val="00E23BF8"/>
    <w:rsid w:val="00E23C24"/>
    <w:rsid w:val="00E25800"/>
    <w:rsid w:val="00E2668C"/>
    <w:rsid w:val="00E269AC"/>
    <w:rsid w:val="00E26ABC"/>
    <w:rsid w:val="00E26B7E"/>
    <w:rsid w:val="00E2747F"/>
    <w:rsid w:val="00E2795D"/>
    <w:rsid w:val="00E31763"/>
    <w:rsid w:val="00E354CC"/>
    <w:rsid w:val="00E37CC4"/>
    <w:rsid w:val="00E415CE"/>
    <w:rsid w:val="00E41665"/>
    <w:rsid w:val="00E43D8E"/>
    <w:rsid w:val="00E44E3A"/>
    <w:rsid w:val="00E4654C"/>
    <w:rsid w:val="00E46A8A"/>
    <w:rsid w:val="00E47510"/>
    <w:rsid w:val="00E47A6D"/>
    <w:rsid w:val="00E53013"/>
    <w:rsid w:val="00E534E8"/>
    <w:rsid w:val="00E541B5"/>
    <w:rsid w:val="00E57A82"/>
    <w:rsid w:val="00E61BAE"/>
    <w:rsid w:val="00E63918"/>
    <w:rsid w:val="00E63C64"/>
    <w:rsid w:val="00E64556"/>
    <w:rsid w:val="00E655E1"/>
    <w:rsid w:val="00E65EBB"/>
    <w:rsid w:val="00E66E45"/>
    <w:rsid w:val="00E67060"/>
    <w:rsid w:val="00E67A91"/>
    <w:rsid w:val="00E70AE4"/>
    <w:rsid w:val="00E71517"/>
    <w:rsid w:val="00E74140"/>
    <w:rsid w:val="00E7479A"/>
    <w:rsid w:val="00E759D1"/>
    <w:rsid w:val="00E75C2E"/>
    <w:rsid w:val="00E75D2D"/>
    <w:rsid w:val="00E77175"/>
    <w:rsid w:val="00E81570"/>
    <w:rsid w:val="00E82071"/>
    <w:rsid w:val="00E82560"/>
    <w:rsid w:val="00E90483"/>
    <w:rsid w:val="00E917F4"/>
    <w:rsid w:val="00E95037"/>
    <w:rsid w:val="00E952CB"/>
    <w:rsid w:val="00E96897"/>
    <w:rsid w:val="00E96ECB"/>
    <w:rsid w:val="00EA0D0A"/>
    <w:rsid w:val="00EA1152"/>
    <w:rsid w:val="00EA1275"/>
    <w:rsid w:val="00EA5576"/>
    <w:rsid w:val="00EA68A7"/>
    <w:rsid w:val="00EA7F09"/>
    <w:rsid w:val="00EB0681"/>
    <w:rsid w:val="00EB2F72"/>
    <w:rsid w:val="00EB38E9"/>
    <w:rsid w:val="00EB5382"/>
    <w:rsid w:val="00EB799A"/>
    <w:rsid w:val="00EB7CBD"/>
    <w:rsid w:val="00EC0093"/>
    <w:rsid w:val="00EC06B5"/>
    <w:rsid w:val="00EC0F18"/>
    <w:rsid w:val="00EC110A"/>
    <w:rsid w:val="00EC1B97"/>
    <w:rsid w:val="00EC54A7"/>
    <w:rsid w:val="00ED2D88"/>
    <w:rsid w:val="00ED2F96"/>
    <w:rsid w:val="00ED5A67"/>
    <w:rsid w:val="00ED65B8"/>
    <w:rsid w:val="00ED6730"/>
    <w:rsid w:val="00ED6E41"/>
    <w:rsid w:val="00EE093D"/>
    <w:rsid w:val="00EE1225"/>
    <w:rsid w:val="00EE1623"/>
    <w:rsid w:val="00EE2164"/>
    <w:rsid w:val="00EE2951"/>
    <w:rsid w:val="00EE3F65"/>
    <w:rsid w:val="00EE5CDE"/>
    <w:rsid w:val="00EE639A"/>
    <w:rsid w:val="00EF161B"/>
    <w:rsid w:val="00EF1DE3"/>
    <w:rsid w:val="00EF54CC"/>
    <w:rsid w:val="00EF5F86"/>
    <w:rsid w:val="00EF6213"/>
    <w:rsid w:val="00EF7FD1"/>
    <w:rsid w:val="00F00379"/>
    <w:rsid w:val="00F07618"/>
    <w:rsid w:val="00F07B39"/>
    <w:rsid w:val="00F106E5"/>
    <w:rsid w:val="00F151EC"/>
    <w:rsid w:val="00F15A80"/>
    <w:rsid w:val="00F17609"/>
    <w:rsid w:val="00F204E1"/>
    <w:rsid w:val="00F22EC8"/>
    <w:rsid w:val="00F230D8"/>
    <w:rsid w:val="00F25581"/>
    <w:rsid w:val="00F25A62"/>
    <w:rsid w:val="00F26ED3"/>
    <w:rsid w:val="00F3123E"/>
    <w:rsid w:val="00F3276B"/>
    <w:rsid w:val="00F32820"/>
    <w:rsid w:val="00F36F35"/>
    <w:rsid w:val="00F41D50"/>
    <w:rsid w:val="00F43461"/>
    <w:rsid w:val="00F46B4E"/>
    <w:rsid w:val="00F4761A"/>
    <w:rsid w:val="00F52F01"/>
    <w:rsid w:val="00F56C59"/>
    <w:rsid w:val="00F56D94"/>
    <w:rsid w:val="00F5756B"/>
    <w:rsid w:val="00F60D99"/>
    <w:rsid w:val="00F627E2"/>
    <w:rsid w:val="00F62C78"/>
    <w:rsid w:val="00F641B4"/>
    <w:rsid w:val="00F66185"/>
    <w:rsid w:val="00F67742"/>
    <w:rsid w:val="00F71231"/>
    <w:rsid w:val="00F73371"/>
    <w:rsid w:val="00F73386"/>
    <w:rsid w:val="00F73734"/>
    <w:rsid w:val="00F737B3"/>
    <w:rsid w:val="00F73C12"/>
    <w:rsid w:val="00F7503F"/>
    <w:rsid w:val="00F80187"/>
    <w:rsid w:val="00F812C4"/>
    <w:rsid w:val="00F816B7"/>
    <w:rsid w:val="00F82461"/>
    <w:rsid w:val="00F82C34"/>
    <w:rsid w:val="00F85A24"/>
    <w:rsid w:val="00F86D39"/>
    <w:rsid w:val="00F91F52"/>
    <w:rsid w:val="00F923FF"/>
    <w:rsid w:val="00F941B8"/>
    <w:rsid w:val="00F94658"/>
    <w:rsid w:val="00F94E4D"/>
    <w:rsid w:val="00FA20ED"/>
    <w:rsid w:val="00FA46CB"/>
    <w:rsid w:val="00FA506A"/>
    <w:rsid w:val="00FA5440"/>
    <w:rsid w:val="00FA67D0"/>
    <w:rsid w:val="00FA76C5"/>
    <w:rsid w:val="00FA7AC7"/>
    <w:rsid w:val="00FB1A00"/>
    <w:rsid w:val="00FB21D5"/>
    <w:rsid w:val="00FB45A7"/>
    <w:rsid w:val="00FB51F3"/>
    <w:rsid w:val="00FB54EA"/>
    <w:rsid w:val="00FC0287"/>
    <w:rsid w:val="00FC1EAD"/>
    <w:rsid w:val="00FC2D19"/>
    <w:rsid w:val="00FC414A"/>
    <w:rsid w:val="00FC4D8B"/>
    <w:rsid w:val="00FC5F8E"/>
    <w:rsid w:val="00FC70C3"/>
    <w:rsid w:val="00FD0046"/>
    <w:rsid w:val="00FD075F"/>
    <w:rsid w:val="00FD46E2"/>
    <w:rsid w:val="00FD4F2B"/>
    <w:rsid w:val="00FD523C"/>
    <w:rsid w:val="00FD5A63"/>
    <w:rsid w:val="00FD5BBA"/>
    <w:rsid w:val="00FD5C6F"/>
    <w:rsid w:val="00FE04C6"/>
    <w:rsid w:val="00FE167C"/>
    <w:rsid w:val="00FE1D58"/>
    <w:rsid w:val="00FE1F7A"/>
    <w:rsid w:val="00FE3E3E"/>
    <w:rsid w:val="00FE4F03"/>
    <w:rsid w:val="00FE6CD3"/>
    <w:rsid w:val="00FE7025"/>
    <w:rsid w:val="00FF19CA"/>
    <w:rsid w:val="00FF20BC"/>
    <w:rsid w:val="00FF22E1"/>
    <w:rsid w:val="00FF2BA0"/>
    <w:rsid w:val="00FF3627"/>
    <w:rsid w:val="00FF47B6"/>
    <w:rsid w:val="00FF4882"/>
    <w:rsid w:val="00FF61C3"/>
    <w:rsid w:val="00FF6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378B2"/>
  <w15:chartTrackingRefBased/>
  <w15:docId w15:val="{A5D8CDCE-CE82-4AFA-99AE-E013DA6AB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semiHidden="1" w:uiPriority="35" w:unhideWhenUsed="1" w:qFormat="1"/>
    <w:lsdException w:name="footnote reference" w:uiPriority="99"/>
    <w:lsdException w:name="page number" w:uiPriority="99"/>
    <w:lsdException w:name="endnote reference" w:uiPriority="99"/>
    <w:lsdException w:name="endnote text" w:uiPriority="99"/>
    <w:lsdException w:name="Title" w:uiPriority="10"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55D"/>
    <w:rPr>
      <w:sz w:val="24"/>
      <w:szCs w:val="24"/>
    </w:rPr>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4F655D"/>
    <w:pPr>
      <w:keepNext/>
      <w:spacing w:before="240" w:after="240"/>
      <w:outlineLvl w:val="0"/>
    </w:pPr>
    <w:rPr>
      <w:b/>
      <w:bCs/>
      <w:kern w:val="32"/>
      <w:sz w:val="36"/>
      <w:szCs w:val="32"/>
      <w:lang w:val="x-none" w:eastAsia="x-none"/>
    </w:rPr>
  </w:style>
  <w:style w:type="paragraph" w:styleId="20">
    <w:name w:val="heading 2"/>
    <w:aliases w:val="H2,H2 Знак,Заголовок 21,2,h2,Б2,RTC,iz2,Numbered text 3,HD2,heading 2,Heading 2 Hidden,Раздел Знак"/>
    <w:basedOn w:val="a"/>
    <w:next w:val="a"/>
    <w:link w:val="21"/>
    <w:uiPriority w:val="9"/>
    <w:unhideWhenUsed/>
    <w:qFormat/>
    <w:rsid w:val="00D501E7"/>
    <w:pPr>
      <w:keepNext/>
      <w:spacing w:before="240" w:after="60"/>
      <w:outlineLvl w:val="1"/>
    </w:pPr>
    <w:rPr>
      <w:rFonts w:ascii="Cambria" w:hAnsi="Cambria"/>
      <w:b/>
      <w:bCs/>
      <w:i/>
      <w:iCs/>
      <w:sz w:val="28"/>
      <w:szCs w:val="28"/>
      <w:lang w:val="x-none" w:eastAsia="x-none"/>
    </w:rPr>
  </w:style>
  <w:style w:type="paragraph" w:styleId="30">
    <w:name w:val="heading 3"/>
    <w:basedOn w:val="a"/>
    <w:next w:val="a"/>
    <w:link w:val="31"/>
    <w:unhideWhenUsed/>
    <w:qFormat/>
    <w:rsid w:val="008E6FEA"/>
    <w:pPr>
      <w:keepNext/>
      <w:spacing w:before="240" w:after="60"/>
      <w:outlineLvl w:val="2"/>
    </w:pPr>
    <w:rPr>
      <w:rFonts w:ascii="Cambria" w:hAnsi="Cambria"/>
      <w:b/>
      <w:bCs/>
      <w:sz w:val="26"/>
      <w:szCs w:val="26"/>
      <w:lang w:val="x-none" w:eastAsia="x-none"/>
    </w:rPr>
  </w:style>
  <w:style w:type="paragraph" w:styleId="4">
    <w:name w:val="heading 4"/>
    <w:basedOn w:val="a"/>
    <w:next w:val="a"/>
    <w:link w:val="40"/>
    <w:unhideWhenUsed/>
    <w:qFormat/>
    <w:rsid w:val="001C7D3B"/>
    <w:pPr>
      <w:keepNext/>
      <w:numPr>
        <w:ilvl w:val="3"/>
        <w:numId w:val="1"/>
      </w:numPr>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F655D"/>
    <w:rPr>
      <w:b/>
      <w:bCs/>
      <w:i w:val="0"/>
      <w:iCs w:val="0"/>
    </w:rPr>
  </w:style>
  <w:style w:type="paragraph" w:customStyle="1" w:styleId="a4">
    <w:name w:val="абзац"/>
    <w:basedOn w:val="a"/>
    <w:rsid w:val="004F655D"/>
    <w:pPr>
      <w:spacing w:line="360" w:lineRule="auto"/>
      <w:ind w:firstLine="709"/>
      <w:jc w:val="both"/>
    </w:pPr>
    <w:rPr>
      <w:rFonts w:ascii="Courier New" w:hAnsi="Courier New" w:cs="Courier New"/>
      <w:sz w:val="30"/>
      <w:szCs w:val="30"/>
    </w:rPr>
  </w:style>
  <w:style w:type="paragraph" w:styleId="22">
    <w:name w:val="Body Text Indent 2"/>
    <w:basedOn w:val="a"/>
    <w:rsid w:val="004F655D"/>
    <w:pPr>
      <w:spacing w:line="336" w:lineRule="auto"/>
      <w:ind w:firstLine="709"/>
      <w:jc w:val="both"/>
    </w:pPr>
    <w:rPr>
      <w:rFonts w:eastAsia="SimSun"/>
      <w:sz w:val="28"/>
      <w:szCs w:val="28"/>
    </w:rPr>
  </w:style>
  <w:style w:type="paragraph" w:styleId="a5">
    <w:name w:val="header"/>
    <w:basedOn w:val="a"/>
    <w:link w:val="a6"/>
    <w:rsid w:val="00B41AF3"/>
    <w:pPr>
      <w:tabs>
        <w:tab w:val="center" w:pos="4677"/>
        <w:tab w:val="right" w:pos="9355"/>
      </w:tabs>
    </w:pPr>
    <w:rPr>
      <w:lang w:val="x-none" w:eastAsia="x-none"/>
    </w:rPr>
  </w:style>
  <w:style w:type="character" w:styleId="a7">
    <w:name w:val="page number"/>
    <w:basedOn w:val="a0"/>
    <w:uiPriority w:val="99"/>
    <w:rsid w:val="00B41AF3"/>
  </w:style>
  <w:style w:type="character" w:customStyle="1" w:styleId="defaultlabelstyle1">
    <w:name w:val="defaultlabelstyle1"/>
    <w:rsid w:val="00DB041D"/>
    <w:rPr>
      <w:rFonts w:ascii="Verdana" w:hAnsi="Verdana" w:hint="default"/>
      <w:b w:val="0"/>
      <w:bCs w:val="0"/>
      <w:color w:val="333333"/>
    </w:rPr>
  </w:style>
  <w:style w:type="paragraph" w:styleId="a8">
    <w:name w:val="footer"/>
    <w:basedOn w:val="a"/>
    <w:link w:val="a9"/>
    <w:uiPriority w:val="99"/>
    <w:rsid w:val="00D501E7"/>
    <w:pPr>
      <w:tabs>
        <w:tab w:val="center" w:pos="4677"/>
        <w:tab w:val="right" w:pos="9355"/>
      </w:tabs>
    </w:pPr>
    <w:rPr>
      <w:lang w:val="x-none" w:eastAsia="x-none"/>
    </w:rPr>
  </w:style>
  <w:style w:type="character" w:customStyle="1" w:styleId="a9">
    <w:name w:val="Нижний колонтитул Знак"/>
    <w:link w:val="a8"/>
    <w:uiPriority w:val="99"/>
    <w:rsid w:val="00D501E7"/>
    <w:rPr>
      <w:sz w:val="24"/>
      <w:szCs w:val="24"/>
    </w:rPr>
  </w:style>
  <w:style w:type="character" w:customStyle="1" w:styleId="a6">
    <w:name w:val="Верхний колонтитул Знак"/>
    <w:link w:val="a5"/>
    <w:rsid w:val="00D501E7"/>
    <w:rPr>
      <w:sz w:val="24"/>
      <w:szCs w:val="24"/>
    </w:rPr>
  </w:style>
  <w:style w:type="paragraph" w:customStyle="1" w:styleId="Style26">
    <w:name w:val="Style26"/>
    <w:basedOn w:val="a"/>
    <w:rsid w:val="00D501E7"/>
    <w:pPr>
      <w:widowControl w:val="0"/>
      <w:autoSpaceDE w:val="0"/>
      <w:autoSpaceDN w:val="0"/>
      <w:adjustRightInd w:val="0"/>
      <w:spacing w:line="283" w:lineRule="exact"/>
      <w:ind w:firstLine="528"/>
      <w:jc w:val="both"/>
    </w:pPr>
  </w:style>
  <w:style w:type="character" w:styleId="aa">
    <w:name w:val="Hyperlink"/>
    <w:uiPriority w:val="99"/>
    <w:rsid w:val="00D501E7"/>
    <w:rPr>
      <w:color w:val="auto"/>
      <w:u w:val="none"/>
    </w:rPr>
  </w:style>
  <w:style w:type="paragraph" w:styleId="12">
    <w:name w:val="toc 1"/>
    <w:basedOn w:val="a"/>
    <w:next w:val="a"/>
    <w:autoRedefine/>
    <w:uiPriority w:val="39"/>
    <w:rsid w:val="00D501E7"/>
    <w:pPr>
      <w:keepNext/>
      <w:keepLines/>
      <w:tabs>
        <w:tab w:val="left" w:pos="426"/>
        <w:tab w:val="right" w:leader="dot" w:pos="9498"/>
      </w:tabs>
      <w:spacing w:before="60" w:after="60"/>
      <w:ind w:right="19"/>
    </w:pPr>
    <w:rPr>
      <w:b/>
      <w:smallCaps/>
      <w:szCs w:val="20"/>
    </w:rPr>
  </w:style>
  <w:style w:type="paragraph" w:styleId="23">
    <w:name w:val="toc 2"/>
    <w:basedOn w:val="a"/>
    <w:next w:val="a"/>
    <w:autoRedefine/>
    <w:uiPriority w:val="39"/>
    <w:rsid w:val="00D501E7"/>
    <w:pPr>
      <w:keepNext/>
      <w:keepLines/>
      <w:tabs>
        <w:tab w:val="left" w:pos="709"/>
        <w:tab w:val="right" w:leader="dot" w:pos="9498"/>
      </w:tabs>
      <w:spacing w:before="60" w:after="60"/>
      <w:ind w:right="19"/>
    </w:pPr>
    <w:rPr>
      <w:b/>
      <w:smallCaps/>
      <w:szCs w:val="20"/>
    </w:rPr>
  </w:style>
  <w:style w:type="paragraph" w:styleId="41">
    <w:name w:val="toc 4"/>
    <w:basedOn w:val="a"/>
    <w:next w:val="a"/>
    <w:autoRedefine/>
    <w:uiPriority w:val="39"/>
    <w:unhideWhenUsed/>
    <w:rsid w:val="00D501E7"/>
    <w:pPr>
      <w:spacing w:after="100" w:line="276" w:lineRule="auto"/>
    </w:pPr>
    <w:rPr>
      <w:b/>
      <w:smallCaps/>
      <w:szCs w:val="22"/>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link w:val="20"/>
    <w:semiHidden/>
    <w:rsid w:val="00D501E7"/>
    <w:rPr>
      <w:rFonts w:ascii="Cambria" w:eastAsia="Times New Roman" w:hAnsi="Cambria" w:cs="Times New Roman"/>
      <w:b/>
      <w:bCs/>
      <w:i/>
      <w:iCs/>
      <w:sz w:val="28"/>
      <w:szCs w:val="28"/>
    </w:rPr>
  </w:style>
  <w:style w:type="paragraph" w:styleId="ab">
    <w:name w:val="List Paragraph"/>
    <w:aliases w:val="Нумерованый список,List Paragraph1,AC List 01,List Paragraph,Маркер,название,Bullet Number,Bullet List,FooterText,numbered,lp1,Абзац списка2,SL_Абзац списка,Абзац списка4,ПАРАГРАФ,f_Абзац 1,Абзац списка3,Абзац списка11,Текстовая"/>
    <w:basedOn w:val="a"/>
    <w:link w:val="ac"/>
    <w:uiPriority w:val="34"/>
    <w:qFormat/>
    <w:rsid w:val="00D501E7"/>
    <w:pPr>
      <w:keepNext/>
      <w:keepLines/>
      <w:spacing w:before="60" w:after="60"/>
      <w:ind w:left="720"/>
      <w:contextualSpacing/>
    </w:pPr>
    <w:rPr>
      <w:rFonts w:ascii="Tahoma" w:hAnsi="Tahoma"/>
      <w:sz w:val="16"/>
      <w:szCs w:val="20"/>
      <w:lang w:val="x-none" w:eastAsia="x-none"/>
    </w:rPr>
  </w:style>
  <w:style w:type="character" w:styleId="ad">
    <w:name w:val="Strong"/>
    <w:uiPriority w:val="22"/>
    <w:qFormat/>
    <w:rsid w:val="009B29E8"/>
    <w:rPr>
      <w:b/>
      <w:bCs/>
    </w:rPr>
  </w:style>
  <w:style w:type="paragraph" w:customStyle="1" w:styleId="bodytext">
    <w:name w:val="bodytext"/>
    <w:basedOn w:val="a"/>
    <w:rsid w:val="009B29E8"/>
    <w:pPr>
      <w:spacing w:before="100" w:beforeAutospacing="1" w:after="240" w:line="360" w:lineRule="atLeast"/>
    </w:pPr>
  </w:style>
  <w:style w:type="table" w:styleId="ae">
    <w:name w:val="Table Grid"/>
    <w:basedOn w:val="a1"/>
    <w:uiPriority w:val="39"/>
    <w:rsid w:val="008C3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link w:val="30"/>
    <w:semiHidden/>
    <w:rsid w:val="008E6FEA"/>
    <w:rPr>
      <w:rFonts w:ascii="Cambria" w:eastAsia="Times New Roman" w:hAnsi="Cambria" w:cs="Times New Roman"/>
      <w:b/>
      <w:bCs/>
      <w:sz w:val="26"/>
      <w:szCs w:val="26"/>
    </w:rPr>
  </w:style>
  <w:style w:type="paragraph" w:styleId="32">
    <w:name w:val="toc 3"/>
    <w:basedOn w:val="a"/>
    <w:next w:val="a"/>
    <w:autoRedefine/>
    <w:uiPriority w:val="39"/>
    <w:rsid w:val="0056045A"/>
    <w:pPr>
      <w:ind w:left="480"/>
    </w:pPr>
    <w:rPr>
      <w:b/>
    </w:rPr>
  </w:style>
  <w:style w:type="paragraph" w:customStyle="1" w:styleId="Style8">
    <w:name w:val="Style8"/>
    <w:basedOn w:val="a"/>
    <w:rsid w:val="001C7D3B"/>
    <w:pPr>
      <w:widowControl w:val="0"/>
      <w:autoSpaceDE w:val="0"/>
      <w:autoSpaceDN w:val="0"/>
      <w:adjustRightInd w:val="0"/>
      <w:spacing w:line="274" w:lineRule="exact"/>
      <w:jc w:val="center"/>
    </w:pPr>
  </w:style>
  <w:style w:type="character" w:customStyle="1" w:styleId="FontStyle83">
    <w:name w:val="Font Style83"/>
    <w:rsid w:val="001C7D3B"/>
    <w:rPr>
      <w:rFonts w:ascii="Times New Roman" w:hAnsi="Times New Roman" w:cs="Times New Roman"/>
      <w:b/>
      <w:bCs/>
      <w:sz w:val="26"/>
      <w:szCs w:val="26"/>
    </w:rPr>
  </w:style>
  <w:style w:type="character" w:customStyle="1" w:styleId="40">
    <w:name w:val="Заголовок 4 Знак"/>
    <w:link w:val="4"/>
    <w:rsid w:val="001C7D3B"/>
    <w:rPr>
      <w:rFonts w:ascii="Calibri" w:hAnsi="Calibri"/>
      <w:b/>
      <w:bCs/>
      <w:sz w:val="28"/>
      <w:szCs w:val="28"/>
      <w:lang w:val="x-none" w:eastAsia="x-none"/>
    </w:rPr>
  </w:style>
  <w:style w:type="paragraph" w:styleId="9">
    <w:name w:val="toc 9"/>
    <w:basedOn w:val="a"/>
    <w:next w:val="a"/>
    <w:autoRedefine/>
    <w:rsid w:val="00A73B53"/>
    <w:pPr>
      <w:ind w:left="1920"/>
    </w:pPr>
  </w:style>
  <w:style w:type="paragraph" w:styleId="af">
    <w:name w:val="Balloon Text"/>
    <w:basedOn w:val="a"/>
    <w:link w:val="af0"/>
    <w:uiPriority w:val="99"/>
    <w:rsid w:val="003400F4"/>
    <w:rPr>
      <w:rFonts w:ascii="Tahoma" w:hAnsi="Tahoma"/>
      <w:sz w:val="16"/>
      <w:szCs w:val="16"/>
      <w:lang w:val="x-none" w:eastAsia="x-none"/>
    </w:rPr>
  </w:style>
  <w:style w:type="character" w:customStyle="1" w:styleId="af0">
    <w:name w:val="Текст выноски Знак"/>
    <w:link w:val="af"/>
    <w:uiPriority w:val="99"/>
    <w:rsid w:val="003400F4"/>
    <w:rPr>
      <w:rFonts w:ascii="Tahoma" w:hAnsi="Tahoma" w:cs="Tahoma"/>
      <w:sz w:val="16"/>
      <w:szCs w:val="16"/>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link w:val="10"/>
    <w:locked/>
    <w:rsid w:val="00CC38A7"/>
    <w:rPr>
      <w:rFonts w:cs="Arial"/>
      <w:b/>
      <w:bCs/>
      <w:kern w:val="32"/>
      <w:sz w:val="36"/>
      <w:szCs w:val="32"/>
    </w:rPr>
  </w:style>
  <w:style w:type="paragraph" w:styleId="af1">
    <w:name w:val="Subtitle"/>
    <w:basedOn w:val="a"/>
    <w:next w:val="a"/>
    <w:link w:val="af2"/>
    <w:qFormat/>
    <w:rsid w:val="00AE2291"/>
    <w:pPr>
      <w:numPr>
        <w:ilvl w:val="1"/>
      </w:numPr>
    </w:pPr>
    <w:rPr>
      <w:rFonts w:ascii="Cambria" w:hAnsi="Cambria"/>
      <w:i/>
      <w:iCs/>
      <w:color w:val="4F81BD"/>
      <w:spacing w:val="15"/>
      <w:lang w:val="x-none" w:eastAsia="x-none"/>
    </w:rPr>
  </w:style>
  <w:style w:type="character" w:customStyle="1" w:styleId="af2">
    <w:name w:val="Подзаголовок Знак"/>
    <w:link w:val="af1"/>
    <w:rsid w:val="00AE2291"/>
    <w:rPr>
      <w:rFonts w:ascii="Cambria" w:eastAsia="Times New Roman" w:hAnsi="Cambria" w:cs="Times New Roman"/>
      <w:i/>
      <w:iCs/>
      <w:color w:val="4F81BD"/>
      <w:spacing w:val="15"/>
      <w:sz w:val="24"/>
      <w:szCs w:val="24"/>
    </w:rPr>
  </w:style>
  <w:style w:type="paragraph" w:styleId="af3">
    <w:name w:val="TOC Heading"/>
    <w:basedOn w:val="10"/>
    <w:next w:val="a"/>
    <w:uiPriority w:val="39"/>
    <w:unhideWhenUsed/>
    <w:qFormat/>
    <w:rsid w:val="00AE2291"/>
    <w:pPr>
      <w:keepLines/>
      <w:spacing w:before="480" w:after="0" w:line="276" w:lineRule="auto"/>
      <w:outlineLvl w:val="9"/>
    </w:pPr>
    <w:rPr>
      <w:rFonts w:ascii="Cambria" w:hAnsi="Cambria"/>
      <w:color w:val="365F91"/>
      <w:kern w:val="0"/>
      <w:sz w:val="28"/>
      <w:szCs w:val="28"/>
      <w:lang w:eastAsia="en-US"/>
    </w:rPr>
  </w:style>
  <w:style w:type="character" w:styleId="af4">
    <w:name w:val="annotation reference"/>
    <w:rsid w:val="00287FBD"/>
    <w:rPr>
      <w:sz w:val="16"/>
      <w:szCs w:val="16"/>
    </w:rPr>
  </w:style>
  <w:style w:type="paragraph" w:styleId="af5">
    <w:name w:val="annotation text"/>
    <w:basedOn w:val="a"/>
    <w:link w:val="af6"/>
    <w:rsid w:val="00287FBD"/>
    <w:rPr>
      <w:sz w:val="20"/>
      <w:szCs w:val="20"/>
    </w:rPr>
  </w:style>
  <w:style w:type="character" w:customStyle="1" w:styleId="af6">
    <w:name w:val="Текст примечания Знак"/>
    <w:basedOn w:val="a0"/>
    <w:link w:val="af5"/>
    <w:rsid w:val="00287FBD"/>
  </w:style>
  <w:style w:type="paragraph" w:styleId="af7">
    <w:name w:val="annotation subject"/>
    <w:basedOn w:val="af5"/>
    <w:next w:val="af5"/>
    <w:link w:val="af8"/>
    <w:rsid w:val="00287FBD"/>
    <w:rPr>
      <w:b/>
      <w:bCs/>
      <w:lang w:val="x-none" w:eastAsia="x-none"/>
    </w:rPr>
  </w:style>
  <w:style w:type="character" w:customStyle="1" w:styleId="af8">
    <w:name w:val="Тема примечания Знак"/>
    <w:link w:val="af7"/>
    <w:rsid w:val="00287FBD"/>
    <w:rPr>
      <w:b/>
      <w:bCs/>
    </w:rPr>
  </w:style>
  <w:style w:type="character" w:styleId="af9">
    <w:name w:val="FollowedHyperlink"/>
    <w:rsid w:val="0014200C"/>
    <w:rPr>
      <w:color w:val="800080"/>
      <w:u w:val="single"/>
    </w:rPr>
  </w:style>
  <w:style w:type="paragraph" w:customStyle="1" w:styleId="Default">
    <w:name w:val="Default"/>
    <w:rsid w:val="0085242A"/>
    <w:pPr>
      <w:autoSpaceDE w:val="0"/>
      <w:autoSpaceDN w:val="0"/>
      <w:adjustRightInd w:val="0"/>
    </w:pPr>
    <w:rPr>
      <w:color w:val="000000"/>
      <w:sz w:val="24"/>
      <w:szCs w:val="24"/>
    </w:rPr>
  </w:style>
  <w:style w:type="paragraph" w:customStyle="1" w:styleId="13">
    <w:name w:val="Обычный (веб)1"/>
    <w:basedOn w:val="a"/>
    <w:uiPriority w:val="99"/>
    <w:rsid w:val="00CC03DC"/>
    <w:pPr>
      <w:spacing w:before="100" w:beforeAutospacing="1" w:after="100" w:afterAutospacing="1"/>
    </w:pPr>
    <w:rPr>
      <w:rFonts w:ascii="Arial" w:hAnsi="Arial" w:cs="Arial"/>
      <w:color w:val="868B95"/>
      <w:sz w:val="15"/>
      <w:szCs w:val="15"/>
    </w:rPr>
  </w:style>
  <w:style w:type="paragraph" w:customStyle="1" w:styleId="afa">
    <w:name w:val="Название"/>
    <w:basedOn w:val="a"/>
    <w:next w:val="a"/>
    <w:link w:val="afb"/>
    <w:uiPriority w:val="10"/>
    <w:qFormat/>
    <w:rsid w:val="00CC03DC"/>
    <w:pPr>
      <w:contextualSpacing/>
      <w:jc w:val="center"/>
    </w:pPr>
    <w:rPr>
      <w:b/>
      <w:caps/>
      <w:spacing w:val="8"/>
      <w:kern w:val="28"/>
      <w:sz w:val="28"/>
      <w:szCs w:val="52"/>
      <w:lang w:val="x-none" w:eastAsia="en-US"/>
    </w:rPr>
  </w:style>
  <w:style w:type="character" w:customStyle="1" w:styleId="afb">
    <w:name w:val="Название Знак"/>
    <w:link w:val="afa"/>
    <w:uiPriority w:val="10"/>
    <w:rsid w:val="00CC03DC"/>
    <w:rPr>
      <w:b/>
      <w:caps/>
      <w:spacing w:val="8"/>
      <w:kern w:val="28"/>
      <w:sz w:val="28"/>
      <w:szCs w:val="52"/>
      <w:lang w:val="x-none" w:eastAsia="en-US"/>
    </w:rPr>
  </w:style>
  <w:style w:type="paragraph" w:customStyle="1" w:styleId="ConsPlusNormal">
    <w:name w:val="ConsPlusNormal"/>
    <w:rsid w:val="00CC03DC"/>
    <w:pPr>
      <w:widowControl w:val="0"/>
      <w:autoSpaceDE w:val="0"/>
      <w:autoSpaceDN w:val="0"/>
      <w:adjustRightInd w:val="0"/>
      <w:ind w:firstLine="720"/>
    </w:pPr>
    <w:rPr>
      <w:rFonts w:ascii="Arial" w:hAnsi="Arial" w:cs="Arial"/>
    </w:rPr>
  </w:style>
  <w:style w:type="character" w:customStyle="1" w:styleId="ac">
    <w:name w:val="Абзац списка Знак"/>
    <w:aliases w:val="Нумерованый список Знак,List Paragraph1 Знак,AC List 01 Знак,List Paragraph Знак,Маркер Знак,название Знак,Bullet Number Знак,Bullet List Знак,FooterText Знак,numbered Знак,lp1 Знак,Абзац списка2 Знак,SL_Абзац списка Знак,ПАРАГРАФ Знак"/>
    <w:link w:val="ab"/>
    <w:uiPriority w:val="34"/>
    <w:qFormat/>
    <w:locked/>
    <w:rsid w:val="00CC03DC"/>
    <w:rPr>
      <w:rFonts w:ascii="Tahoma" w:hAnsi="Tahoma"/>
      <w:sz w:val="16"/>
    </w:rPr>
  </w:style>
  <w:style w:type="paragraph" w:styleId="afc">
    <w:name w:val="Revision"/>
    <w:hidden/>
    <w:uiPriority w:val="99"/>
    <w:semiHidden/>
    <w:rsid w:val="00E95037"/>
    <w:rPr>
      <w:sz w:val="24"/>
      <w:szCs w:val="24"/>
    </w:rPr>
  </w:style>
  <w:style w:type="paragraph" w:customStyle="1" w:styleId="afd">
    <w:name w:val="Пункт"/>
    <w:basedOn w:val="a"/>
    <w:link w:val="14"/>
    <w:rsid w:val="00803313"/>
    <w:pPr>
      <w:tabs>
        <w:tab w:val="num" w:pos="1134"/>
      </w:tabs>
      <w:spacing w:line="360" w:lineRule="auto"/>
      <w:ind w:left="1134" w:hanging="1134"/>
      <w:jc w:val="both"/>
    </w:pPr>
    <w:rPr>
      <w:snapToGrid w:val="0"/>
      <w:sz w:val="28"/>
      <w:szCs w:val="20"/>
    </w:rPr>
  </w:style>
  <w:style w:type="paragraph" w:customStyle="1" w:styleId="afe">
    <w:name w:val="Подпункт"/>
    <w:basedOn w:val="afd"/>
    <w:rsid w:val="00803313"/>
  </w:style>
  <w:style w:type="paragraph" w:customStyle="1" w:styleId="aff">
    <w:name w:val="Подподпункт"/>
    <w:basedOn w:val="afe"/>
    <w:rsid w:val="00803313"/>
    <w:pPr>
      <w:tabs>
        <w:tab w:val="clear" w:pos="1134"/>
        <w:tab w:val="num" w:pos="1701"/>
      </w:tabs>
      <w:ind w:left="1701" w:hanging="567"/>
    </w:pPr>
  </w:style>
  <w:style w:type="character" w:customStyle="1" w:styleId="aff0">
    <w:name w:val="Основной текст Знак"/>
    <w:rsid w:val="00803313"/>
    <w:rPr>
      <w:sz w:val="28"/>
      <w:szCs w:val="28"/>
      <w:lang w:val="ru-RU" w:eastAsia="ru-RU"/>
    </w:rPr>
  </w:style>
  <w:style w:type="paragraph" w:customStyle="1" w:styleId="33">
    <w:name w:val="3"/>
    <w:basedOn w:val="a"/>
    <w:rsid w:val="00803313"/>
    <w:pPr>
      <w:spacing w:after="160" w:line="240" w:lineRule="exact"/>
    </w:pPr>
    <w:rPr>
      <w:rFonts w:ascii="Verdana" w:hAnsi="Verdana" w:cs="Verdana"/>
      <w:sz w:val="20"/>
      <w:szCs w:val="20"/>
      <w:lang w:val="en-US" w:eastAsia="en-US"/>
    </w:rPr>
  </w:style>
  <w:style w:type="paragraph" w:customStyle="1" w:styleId="aff1">
    <w:name w:val="Знак"/>
    <w:basedOn w:val="a"/>
    <w:rsid w:val="00803313"/>
    <w:pPr>
      <w:spacing w:after="160" w:line="240" w:lineRule="exact"/>
    </w:pPr>
    <w:rPr>
      <w:rFonts w:ascii="Verdana" w:hAnsi="Verdana" w:cs="Verdana"/>
      <w:sz w:val="20"/>
      <w:szCs w:val="20"/>
      <w:lang w:val="en-US" w:eastAsia="en-US"/>
    </w:rPr>
  </w:style>
  <w:style w:type="paragraph" w:customStyle="1" w:styleId="15">
    <w:name w:val="Знак1"/>
    <w:basedOn w:val="a"/>
    <w:rsid w:val="00803313"/>
    <w:pPr>
      <w:spacing w:after="160" w:line="240" w:lineRule="exact"/>
    </w:pPr>
    <w:rPr>
      <w:rFonts w:ascii="Verdana" w:hAnsi="Verdana" w:cs="Verdana"/>
      <w:sz w:val="20"/>
      <w:szCs w:val="20"/>
      <w:lang w:val="en-US" w:eastAsia="en-US"/>
    </w:rPr>
  </w:style>
  <w:style w:type="paragraph" w:customStyle="1" w:styleId="aff2">
    <w:name w:val="Знак Знак Знак Знак Знак"/>
    <w:basedOn w:val="a"/>
    <w:rsid w:val="00803313"/>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
    <w:rsid w:val="00803313"/>
    <w:pPr>
      <w:spacing w:after="160" w:line="240" w:lineRule="exact"/>
    </w:pPr>
    <w:rPr>
      <w:rFonts w:ascii="Verdana" w:hAnsi="Verdana" w:cs="Verdana"/>
      <w:sz w:val="20"/>
      <w:szCs w:val="20"/>
      <w:lang w:val="en-US" w:eastAsia="en-US"/>
    </w:rPr>
  </w:style>
  <w:style w:type="paragraph" w:customStyle="1" w:styleId="aff3">
    <w:name w:val="Знак Знак Знак Знак Знак Знак"/>
    <w:basedOn w:val="a"/>
    <w:rsid w:val="00803313"/>
    <w:pPr>
      <w:spacing w:after="160" w:line="240" w:lineRule="exact"/>
    </w:pPr>
    <w:rPr>
      <w:rFonts w:ascii="Verdana" w:hAnsi="Verdana" w:cs="Verdana"/>
      <w:sz w:val="20"/>
      <w:szCs w:val="20"/>
      <w:lang w:val="en-US" w:eastAsia="en-US"/>
    </w:rPr>
  </w:style>
  <w:style w:type="paragraph" w:styleId="aff4">
    <w:name w:val="List Number"/>
    <w:basedOn w:val="a"/>
    <w:rsid w:val="00803313"/>
    <w:pPr>
      <w:autoSpaceDE w:val="0"/>
      <w:autoSpaceDN w:val="0"/>
      <w:spacing w:before="60" w:line="360" w:lineRule="auto"/>
      <w:jc w:val="both"/>
    </w:pPr>
    <w:rPr>
      <w:sz w:val="28"/>
    </w:rPr>
  </w:style>
  <w:style w:type="paragraph" w:customStyle="1" w:styleId="17">
    <w:name w:val="Стиль1 Знак"/>
    <w:basedOn w:val="afe"/>
    <w:link w:val="18"/>
    <w:rsid w:val="00803313"/>
    <w:pPr>
      <w:tabs>
        <w:tab w:val="clear" w:pos="1134"/>
      </w:tabs>
      <w:spacing w:line="240" w:lineRule="auto"/>
      <w:ind w:left="0" w:firstLine="0"/>
    </w:pPr>
    <w:rPr>
      <w:szCs w:val="28"/>
    </w:rPr>
  </w:style>
  <w:style w:type="character" w:customStyle="1" w:styleId="18">
    <w:name w:val="Стиль1 Знак Знак"/>
    <w:link w:val="17"/>
    <w:rsid w:val="00803313"/>
    <w:rPr>
      <w:snapToGrid w:val="0"/>
      <w:sz w:val="28"/>
      <w:szCs w:val="28"/>
    </w:rPr>
  </w:style>
  <w:style w:type="paragraph" w:customStyle="1" w:styleId="19">
    <w:name w:val="Стиль1"/>
    <w:basedOn w:val="afe"/>
    <w:rsid w:val="00803313"/>
    <w:pPr>
      <w:tabs>
        <w:tab w:val="clear" w:pos="1134"/>
      </w:tabs>
      <w:spacing w:line="240" w:lineRule="auto"/>
      <w:ind w:left="0" w:firstLine="0"/>
    </w:pPr>
    <w:rPr>
      <w:szCs w:val="28"/>
    </w:rPr>
  </w:style>
  <w:style w:type="character" w:customStyle="1" w:styleId="aff5">
    <w:name w:val="заменить"/>
    <w:rsid w:val="00803313"/>
    <w:rPr>
      <w:i/>
      <w:u w:val="none"/>
      <w:bdr w:val="none" w:sz="0" w:space="0" w:color="auto"/>
      <w:shd w:val="clear" w:color="auto" w:fill="FFCC99"/>
    </w:rPr>
  </w:style>
  <w:style w:type="paragraph" w:customStyle="1" w:styleId="aff6">
    <w:name w:val="Служебный"/>
    <w:basedOn w:val="a"/>
    <w:semiHidden/>
    <w:rsid w:val="00803313"/>
    <w:pPr>
      <w:pageBreakBefore/>
      <w:tabs>
        <w:tab w:val="left" w:pos="851"/>
      </w:tabs>
      <w:suppressAutoHyphens/>
      <w:spacing w:before="480" w:after="240"/>
      <w:outlineLvl w:val="0"/>
    </w:pPr>
    <w:rPr>
      <w:rFonts w:ascii="Arial" w:hAnsi="Arial" w:cs="Arial"/>
      <w:b/>
      <w:bCs/>
      <w:sz w:val="36"/>
      <w:szCs w:val="36"/>
    </w:rPr>
  </w:style>
  <w:style w:type="paragraph" w:styleId="aff7">
    <w:name w:val="Document Map"/>
    <w:basedOn w:val="a"/>
    <w:link w:val="aff8"/>
    <w:rsid w:val="00803313"/>
    <w:pPr>
      <w:shd w:val="clear" w:color="auto" w:fill="000080"/>
    </w:pPr>
    <w:rPr>
      <w:rFonts w:ascii="Tahoma" w:hAnsi="Tahoma" w:cs="Tahoma"/>
    </w:rPr>
  </w:style>
  <w:style w:type="character" w:customStyle="1" w:styleId="aff8">
    <w:name w:val="Схема документа Знак"/>
    <w:link w:val="aff7"/>
    <w:rsid w:val="00803313"/>
    <w:rPr>
      <w:rFonts w:ascii="Tahoma" w:hAnsi="Tahoma" w:cs="Tahoma"/>
      <w:sz w:val="24"/>
      <w:szCs w:val="24"/>
      <w:shd w:val="clear" w:color="auto" w:fill="000080"/>
    </w:rPr>
  </w:style>
  <w:style w:type="paragraph" w:styleId="aff9">
    <w:name w:val="Normal (Web)"/>
    <w:basedOn w:val="a"/>
    <w:rsid w:val="00803313"/>
    <w:pPr>
      <w:spacing w:before="100" w:beforeAutospacing="1" w:after="100" w:afterAutospacing="1"/>
    </w:pPr>
  </w:style>
  <w:style w:type="paragraph" w:customStyle="1" w:styleId="1a">
    <w:name w:val="1 Знак"/>
    <w:basedOn w:val="a"/>
    <w:rsid w:val="00803313"/>
    <w:pPr>
      <w:spacing w:after="160" w:line="240" w:lineRule="exact"/>
    </w:pPr>
    <w:rPr>
      <w:rFonts w:ascii="Verdana" w:hAnsi="Verdana" w:cs="Verdana"/>
      <w:sz w:val="20"/>
      <w:szCs w:val="20"/>
      <w:lang w:val="en-US" w:eastAsia="en-US"/>
    </w:rPr>
  </w:style>
  <w:style w:type="paragraph" w:customStyle="1" w:styleId="affa">
    <w:name w:val="Знак"/>
    <w:basedOn w:val="a"/>
    <w:uiPriority w:val="99"/>
    <w:rsid w:val="00803313"/>
    <w:pPr>
      <w:spacing w:after="160" w:line="240" w:lineRule="exact"/>
    </w:pPr>
    <w:rPr>
      <w:rFonts w:ascii="Verdana" w:hAnsi="Verdana" w:cs="Verdana"/>
      <w:sz w:val="20"/>
      <w:szCs w:val="20"/>
      <w:lang w:val="en-US" w:eastAsia="en-US"/>
    </w:rPr>
  </w:style>
  <w:style w:type="paragraph" w:customStyle="1" w:styleId="1b">
    <w:name w:val="1"/>
    <w:basedOn w:val="a"/>
    <w:uiPriority w:val="99"/>
    <w:rsid w:val="00803313"/>
    <w:pPr>
      <w:spacing w:after="160" w:line="240" w:lineRule="exact"/>
    </w:pPr>
    <w:rPr>
      <w:rFonts w:ascii="Verdana" w:hAnsi="Verdana" w:cs="Verdana"/>
      <w:sz w:val="20"/>
      <w:szCs w:val="20"/>
      <w:lang w:val="en-US" w:eastAsia="en-US"/>
    </w:rPr>
  </w:style>
  <w:style w:type="paragraph" w:customStyle="1" w:styleId="1">
    <w:name w:val="Заголовок_1"/>
    <w:basedOn w:val="a"/>
    <w:uiPriority w:val="99"/>
    <w:locked/>
    <w:rsid w:val="00803313"/>
    <w:pPr>
      <w:keepNext/>
      <w:keepLines/>
      <w:numPr>
        <w:numId w:val="6"/>
      </w:numPr>
      <w:suppressAutoHyphens/>
      <w:spacing w:before="360" w:after="120"/>
      <w:jc w:val="center"/>
      <w:outlineLvl w:val="0"/>
    </w:pPr>
    <w:rPr>
      <w:rFonts w:ascii="Arial" w:hAnsi="Arial" w:cs="Arial"/>
      <w:b/>
      <w:bCs/>
      <w:caps/>
      <w:sz w:val="36"/>
      <w:szCs w:val="28"/>
    </w:rPr>
  </w:style>
  <w:style w:type="paragraph" w:customStyle="1" w:styleId="3">
    <w:name w:val="Пункт_3"/>
    <w:basedOn w:val="a"/>
    <w:uiPriority w:val="99"/>
    <w:rsid w:val="00803313"/>
    <w:pPr>
      <w:numPr>
        <w:ilvl w:val="2"/>
        <w:numId w:val="6"/>
      </w:numPr>
      <w:jc w:val="both"/>
    </w:pPr>
    <w:rPr>
      <w:sz w:val="28"/>
      <w:szCs w:val="28"/>
    </w:rPr>
  </w:style>
  <w:style w:type="paragraph" w:customStyle="1" w:styleId="2">
    <w:name w:val="Пункт_2"/>
    <w:basedOn w:val="a"/>
    <w:uiPriority w:val="99"/>
    <w:rsid w:val="00803313"/>
    <w:pPr>
      <w:numPr>
        <w:ilvl w:val="1"/>
        <w:numId w:val="6"/>
      </w:numPr>
      <w:jc w:val="both"/>
    </w:pPr>
    <w:rPr>
      <w:sz w:val="28"/>
      <w:szCs w:val="20"/>
    </w:rPr>
  </w:style>
  <w:style w:type="paragraph" w:customStyle="1" w:styleId="5">
    <w:name w:val="Пункт_5"/>
    <w:basedOn w:val="3"/>
    <w:uiPriority w:val="99"/>
    <w:rsid w:val="00803313"/>
    <w:pPr>
      <w:numPr>
        <w:ilvl w:val="4"/>
      </w:numPr>
    </w:pPr>
  </w:style>
  <w:style w:type="paragraph" w:styleId="affb">
    <w:name w:val="caption"/>
    <w:basedOn w:val="a"/>
    <w:next w:val="a"/>
    <w:uiPriority w:val="35"/>
    <w:semiHidden/>
    <w:unhideWhenUsed/>
    <w:qFormat/>
    <w:rsid w:val="00803313"/>
    <w:pPr>
      <w:spacing w:after="200"/>
    </w:pPr>
    <w:rPr>
      <w:rFonts w:ascii="Calibri" w:eastAsia="Calibri" w:hAnsi="Calibri"/>
      <w:b/>
      <w:bCs/>
      <w:color w:val="4F81BD"/>
      <w:sz w:val="18"/>
      <w:szCs w:val="18"/>
      <w:lang w:eastAsia="en-US"/>
    </w:rPr>
  </w:style>
  <w:style w:type="paragraph" w:customStyle="1" w:styleId="affc">
    <w:basedOn w:val="a"/>
    <w:next w:val="a"/>
    <w:link w:val="affd"/>
    <w:qFormat/>
    <w:rsid w:val="00803313"/>
    <w:pPr>
      <w:spacing w:before="240" w:after="60"/>
      <w:jc w:val="center"/>
      <w:outlineLvl w:val="0"/>
    </w:pPr>
    <w:rPr>
      <w:rFonts w:ascii="Calibri Light" w:hAnsi="Calibri Light"/>
      <w:b/>
      <w:bCs/>
      <w:kern w:val="28"/>
      <w:sz w:val="32"/>
      <w:szCs w:val="32"/>
    </w:rPr>
  </w:style>
  <w:style w:type="character" w:customStyle="1" w:styleId="affd">
    <w:name w:val="Заголовок Знак"/>
    <w:link w:val="affc"/>
    <w:rsid w:val="00803313"/>
    <w:rPr>
      <w:rFonts w:ascii="Calibri Light" w:eastAsia="Times New Roman" w:hAnsi="Calibri Light" w:cs="Times New Roman"/>
      <w:b/>
      <w:bCs/>
      <w:kern w:val="28"/>
      <w:sz w:val="32"/>
      <w:szCs w:val="32"/>
    </w:rPr>
  </w:style>
  <w:style w:type="paragraph" w:styleId="affe">
    <w:name w:val="footnote text"/>
    <w:basedOn w:val="a"/>
    <w:link w:val="afff"/>
    <w:uiPriority w:val="99"/>
    <w:unhideWhenUsed/>
    <w:rsid w:val="00803313"/>
    <w:pPr>
      <w:snapToGrid w:val="0"/>
      <w:ind w:firstLine="567"/>
      <w:jc w:val="both"/>
    </w:pPr>
    <w:rPr>
      <w:sz w:val="22"/>
      <w:szCs w:val="20"/>
      <w:lang w:val="x-none" w:eastAsia="x-none"/>
    </w:rPr>
  </w:style>
  <w:style w:type="character" w:customStyle="1" w:styleId="afff">
    <w:name w:val="Текст сноски Знак"/>
    <w:link w:val="affe"/>
    <w:uiPriority w:val="99"/>
    <w:rsid w:val="00803313"/>
    <w:rPr>
      <w:sz w:val="22"/>
      <w:lang w:val="x-none" w:eastAsia="x-none"/>
    </w:rPr>
  </w:style>
  <w:style w:type="character" w:styleId="afff0">
    <w:name w:val="footnote reference"/>
    <w:uiPriority w:val="99"/>
    <w:unhideWhenUsed/>
    <w:rsid w:val="00803313"/>
    <w:rPr>
      <w:rFonts w:ascii="Times New Roman" w:hAnsi="Times New Roman"/>
      <w:vertAlign w:val="superscript"/>
    </w:rPr>
  </w:style>
  <w:style w:type="paragraph" w:customStyle="1" w:styleId="afff1">
    <w:name w:val="Таблица шапка"/>
    <w:basedOn w:val="a"/>
    <w:rsid w:val="00803313"/>
    <w:pPr>
      <w:keepNext/>
      <w:spacing w:before="40" w:after="40"/>
      <w:ind w:left="57" w:right="57"/>
    </w:pPr>
    <w:rPr>
      <w:sz w:val="22"/>
      <w:szCs w:val="22"/>
    </w:rPr>
  </w:style>
  <w:style w:type="paragraph" w:customStyle="1" w:styleId="afff2">
    <w:name w:val="Таблица текст"/>
    <w:basedOn w:val="a"/>
    <w:rsid w:val="00803313"/>
    <w:pPr>
      <w:spacing w:before="40" w:after="40"/>
      <w:ind w:left="57" w:right="57"/>
    </w:pPr>
  </w:style>
  <w:style w:type="character" w:customStyle="1" w:styleId="afff3">
    <w:name w:val="комментарий"/>
    <w:uiPriority w:val="99"/>
    <w:rsid w:val="00803313"/>
    <w:rPr>
      <w:b/>
      <w:bCs/>
      <w:i/>
      <w:iCs/>
      <w:shd w:val="clear" w:color="auto" w:fill="FFFF99"/>
    </w:rPr>
  </w:style>
  <w:style w:type="paragraph" w:customStyle="1" w:styleId="afff4">
    <w:name w:val="Пункт б/н"/>
    <w:basedOn w:val="a"/>
    <w:rsid w:val="00803313"/>
    <w:pPr>
      <w:tabs>
        <w:tab w:val="left" w:pos="1134"/>
      </w:tabs>
      <w:spacing w:line="360" w:lineRule="auto"/>
      <w:ind w:firstLine="567"/>
      <w:jc w:val="both"/>
    </w:pPr>
    <w:rPr>
      <w:sz w:val="28"/>
      <w:szCs w:val="28"/>
    </w:rPr>
  </w:style>
  <w:style w:type="paragraph" w:customStyle="1" w:styleId="afff5">
    <w:name w:val="АриалТабл"/>
    <w:basedOn w:val="a"/>
    <w:rsid w:val="00803313"/>
    <w:pPr>
      <w:widowControl w:val="0"/>
      <w:suppressAutoHyphens/>
      <w:jc w:val="both"/>
      <w:textAlignment w:val="baseline"/>
    </w:pPr>
    <w:rPr>
      <w:rFonts w:ascii="Arial" w:hAnsi="Arial" w:cs="Arial"/>
      <w:lang w:eastAsia="ar-SA"/>
    </w:rPr>
  </w:style>
  <w:style w:type="paragraph" w:customStyle="1" w:styleId="Times12">
    <w:name w:val="Times 12"/>
    <w:basedOn w:val="a"/>
    <w:rsid w:val="00803313"/>
    <w:pPr>
      <w:suppressAutoHyphens/>
      <w:overflowPunct w:val="0"/>
      <w:autoSpaceDE w:val="0"/>
      <w:ind w:firstLine="567"/>
      <w:jc w:val="both"/>
    </w:pPr>
    <w:rPr>
      <w:bCs/>
      <w:szCs w:val="22"/>
      <w:lang w:eastAsia="ar-SA"/>
    </w:rPr>
  </w:style>
  <w:style w:type="character" w:customStyle="1" w:styleId="FTN-">
    <w:name w:val="FTN _коммСтиль полужирный курсив Узор: Нет (Светло-желтый)"/>
    <w:rsid w:val="00803313"/>
    <w:rPr>
      <w:rFonts w:ascii="Times New Roman" w:hAnsi="Times New Roman"/>
      <w:b/>
      <w:bCs/>
      <w:i/>
      <w:iCs/>
      <w:sz w:val="22"/>
      <w:shd w:val="clear" w:color="auto" w:fill="FFFF99"/>
    </w:rPr>
  </w:style>
  <w:style w:type="paragraph" w:styleId="afff6">
    <w:name w:val="endnote text"/>
    <w:basedOn w:val="a"/>
    <w:link w:val="afff7"/>
    <w:uiPriority w:val="99"/>
    <w:rsid w:val="00803313"/>
    <w:rPr>
      <w:sz w:val="20"/>
      <w:szCs w:val="20"/>
      <w:lang w:val="x-none" w:eastAsia="x-none"/>
    </w:rPr>
  </w:style>
  <w:style w:type="character" w:customStyle="1" w:styleId="afff7">
    <w:name w:val="Текст концевой сноски Знак"/>
    <w:link w:val="afff6"/>
    <w:uiPriority w:val="99"/>
    <w:rsid w:val="00803313"/>
    <w:rPr>
      <w:lang w:val="x-none" w:eastAsia="x-none"/>
    </w:rPr>
  </w:style>
  <w:style w:type="character" w:styleId="afff8">
    <w:name w:val="endnote reference"/>
    <w:uiPriority w:val="99"/>
    <w:rsid w:val="00803313"/>
    <w:rPr>
      <w:rFonts w:cs="Times New Roman"/>
      <w:vertAlign w:val="superscript"/>
    </w:rPr>
  </w:style>
  <w:style w:type="paragraph" w:customStyle="1" w:styleId="ConsPlusNonformat">
    <w:name w:val="ConsPlusNonformat"/>
    <w:rsid w:val="00803313"/>
    <w:pPr>
      <w:widowControl w:val="0"/>
      <w:autoSpaceDE w:val="0"/>
      <w:autoSpaceDN w:val="0"/>
      <w:adjustRightInd w:val="0"/>
    </w:pPr>
    <w:rPr>
      <w:rFonts w:ascii="Arial (WT)" w:hAnsi="Arial (WT)" w:cs="Arial (WT)"/>
    </w:rPr>
  </w:style>
  <w:style w:type="paragraph" w:customStyle="1" w:styleId="afff9">
    <w:name w:val="Ариал"/>
    <w:basedOn w:val="a"/>
    <w:link w:val="1c"/>
    <w:rsid w:val="00803313"/>
    <w:pPr>
      <w:spacing w:before="120" w:after="120" w:line="360" w:lineRule="auto"/>
      <w:ind w:firstLine="851"/>
      <w:jc w:val="both"/>
    </w:pPr>
    <w:rPr>
      <w:rFonts w:ascii="Arial" w:hAnsi="Arial"/>
      <w:lang w:val="x-none" w:eastAsia="x-none"/>
    </w:rPr>
  </w:style>
  <w:style w:type="character" w:customStyle="1" w:styleId="1c">
    <w:name w:val="Ариал Знак1"/>
    <w:link w:val="afff9"/>
    <w:locked/>
    <w:rsid w:val="00803313"/>
    <w:rPr>
      <w:rFonts w:ascii="Arial" w:hAnsi="Arial"/>
      <w:sz w:val="24"/>
      <w:szCs w:val="24"/>
      <w:lang w:val="x-none" w:eastAsia="x-none"/>
    </w:rPr>
  </w:style>
  <w:style w:type="paragraph" w:styleId="afffa">
    <w:name w:val="No Spacing"/>
    <w:uiPriority w:val="1"/>
    <w:qFormat/>
    <w:rsid w:val="00803313"/>
    <w:pPr>
      <w:ind w:firstLine="567"/>
      <w:jc w:val="both"/>
    </w:pPr>
    <w:rPr>
      <w:sz w:val="28"/>
      <w:szCs w:val="28"/>
    </w:rPr>
  </w:style>
  <w:style w:type="character" w:customStyle="1" w:styleId="webofficeattributevalue1">
    <w:name w:val="webofficeattributevalue1"/>
    <w:rsid w:val="001D7797"/>
    <w:rPr>
      <w:rFonts w:ascii="Verdana" w:hAnsi="Verdana" w:hint="default"/>
      <w:strike w:val="0"/>
      <w:dstrike w:val="0"/>
      <w:color w:val="000000"/>
      <w:sz w:val="18"/>
      <w:szCs w:val="18"/>
      <w:u w:val="none"/>
      <w:effect w:val="none"/>
    </w:rPr>
  </w:style>
  <w:style w:type="character" w:customStyle="1" w:styleId="1d">
    <w:name w:val="Заголовок №1_"/>
    <w:link w:val="1e"/>
    <w:locked/>
    <w:rsid w:val="00D618A9"/>
    <w:rPr>
      <w:b/>
      <w:bCs/>
      <w:sz w:val="16"/>
      <w:szCs w:val="16"/>
      <w:shd w:val="clear" w:color="auto" w:fill="FFFFFF"/>
    </w:rPr>
  </w:style>
  <w:style w:type="paragraph" w:customStyle="1" w:styleId="1e">
    <w:name w:val="Заголовок №1"/>
    <w:basedOn w:val="a"/>
    <w:link w:val="1d"/>
    <w:rsid w:val="00D618A9"/>
    <w:pPr>
      <w:widowControl w:val="0"/>
      <w:shd w:val="clear" w:color="auto" w:fill="FFFFFF"/>
      <w:spacing w:line="206" w:lineRule="exact"/>
      <w:outlineLvl w:val="0"/>
    </w:pPr>
    <w:rPr>
      <w:b/>
      <w:bCs/>
      <w:sz w:val="16"/>
      <w:szCs w:val="16"/>
    </w:rPr>
  </w:style>
  <w:style w:type="character" w:customStyle="1" w:styleId="FontStyle128">
    <w:name w:val="Font Style128"/>
    <w:rsid w:val="00E2668C"/>
    <w:rPr>
      <w:rFonts w:ascii="Times New Roman" w:hAnsi="Times New Roman" w:cs="Times New Roman"/>
      <w:color w:val="000000"/>
      <w:sz w:val="26"/>
      <w:szCs w:val="26"/>
    </w:rPr>
  </w:style>
  <w:style w:type="character" w:customStyle="1" w:styleId="14">
    <w:name w:val="Пункт Знак1"/>
    <w:link w:val="afd"/>
    <w:rsid w:val="00964550"/>
    <w:rPr>
      <w:snapToGrid w:val="0"/>
      <w:sz w:val="28"/>
    </w:rPr>
  </w:style>
  <w:style w:type="paragraph" w:customStyle="1" w:styleId="afffb">
    <w:name w:val="* С выравниванием по левому краю"/>
    <w:uiPriority w:val="99"/>
    <w:rsid w:val="00906B68"/>
    <w:pPr>
      <w:widowControl w:val="0"/>
      <w:autoSpaceDE w:val="0"/>
      <w:autoSpaceDN w:val="0"/>
      <w:adjustRightInd w:val="0"/>
      <w:spacing w:line="240" w:lineRule="atLeast"/>
    </w:pPr>
    <w:rPr>
      <w:rFonts w:ascii="Courier New"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09039">
      <w:bodyDiv w:val="1"/>
      <w:marLeft w:val="0"/>
      <w:marRight w:val="0"/>
      <w:marTop w:val="0"/>
      <w:marBottom w:val="0"/>
      <w:divBdr>
        <w:top w:val="none" w:sz="0" w:space="0" w:color="auto"/>
        <w:left w:val="none" w:sz="0" w:space="0" w:color="auto"/>
        <w:bottom w:val="none" w:sz="0" w:space="0" w:color="auto"/>
        <w:right w:val="none" w:sz="0" w:space="0" w:color="auto"/>
      </w:divBdr>
    </w:div>
    <w:div w:id="202987478">
      <w:bodyDiv w:val="1"/>
      <w:marLeft w:val="0"/>
      <w:marRight w:val="0"/>
      <w:marTop w:val="0"/>
      <w:marBottom w:val="0"/>
      <w:divBdr>
        <w:top w:val="none" w:sz="0" w:space="0" w:color="auto"/>
        <w:left w:val="none" w:sz="0" w:space="0" w:color="auto"/>
        <w:bottom w:val="none" w:sz="0" w:space="0" w:color="auto"/>
        <w:right w:val="none" w:sz="0" w:space="0" w:color="auto"/>
      </w:divBdr>
    </w:div>
    <w:div w:id="416095223">
      <w:bodyDiv w:val="1"/>
      <w:marLeft w:val="0"/>
      <w:marRight w:val="0"/>
      <w:marTop w:val="0"/>
      <w:marBottom w:val="0"/>
      <w:divBdr>
        <w:top w:val="none" w:sz="0" w:space="0" w:color="auto"/>
        <w:left w:val="none" w:sz="0" w:space="0" w:color="auto"/>
        <w:bottom w:val="none" w:sz="0" w:space="0" w:color="auto"/>
        <w:right w:val="none" w:sz="0" w:space="0" w:color="auto"/>
      </w:divBdr>
    </w:div>
    <w:div w:id="435290801">
      <w:bodyDiv w:val="1"/>
      <w:marLeft w:val="0"/>
      <w:marRight w:val="0"/>
      <w:marTop w:val="0"/>
      <w:marBottom w:val="0"/>
      <w:divBdr>
        <w:top w:val="none" w:sz="0" w:space="0" w:color="auto"/>
        <w:left w:val="none" w:sz="0" w:space="0" w:color="auto"/>
        <w:bottom w:val="none" w:sz="0" w:space="0" w:color="auto"/>
        <w:right w:val="none" w:sz="0" w:space="0" w:color="auto"/>
      </w:divBdr>
    </w:div>
    <w:div w:id="651983456">
      <w:bodyDiv w:val="1"/>
      <w:marLeft w:val="0"/>
      <w:marRight w:val="0"/>
      <w:marTop w:val="0"/>
      <w:marBottom w:val="0"/>
      <w:divBdr>
        <w:top w:val="none" w:sz="0" w:space="0" w:color="auto"/>
        <w:left w:val="none" w:sz="0" w:space="0" w:color="auto"/>
        <w:bottom w:val="none" w:sz="0" w:space="0" w:color="auto"/>
        <w:right w:val="none" w:sz="0" w:space="0" w:color="auto"/>
      </w:divBdr>
    </w:div>
    <w:div w:id="839125265">
      <w:bodyDiv w:val="1"/>
      <w:marLeft w:val="0"/>
      <w:marRight w:val="0"/>
      <w:marTop w:val="0"/>
      <w:marBottom w:val="0"/>
      <w:divBdr>
        <w:top w:val="none" w:sz="0" w:space="0" w:color="auto"/>
        <w:left w:val="none" w:sz="0" w:space="0" w:color="auto"/>
        <w:bottom w:val="none" w:sz="0" w:space="0" w:color="auto"/>
        <w:right w:val="none" w:sz="0" w:space="0" w:color="auto"/>
      </w:divBdr>
    </w:div>
    <w:div w:id="912397960">
      <w:bodyDiv w:val="1"/>
      <w:marLeft w:val="0"/>
      <w:marRight w:val="0"/>
      <w:marTop w:val="0"/>
      <w:marBottom w:val="0"/>
      <w:divBdr>
        <w:top w:val="none" w:sz="0" w:space="0" w:color="auto"/>
        <w:left w:val="none" w:sz="0" w:space="0" w:color="auto"/>
        <w:bottom w:val="none" w:sz="0" w:space="0" w:color="auto"/>
        <w:right w:val="none" w:sz="0" w:space="0" w:color="auto"/>
      </w:divBdr>
    </w:div>
    <w:div w:id="1073507510">
      <w:bodyDiv w:val="1"/>
      <w:marLeft w:val="0"/>
      <w:marRight w:val="0"/>
      <w:marTop w:val="0"/>
      <w:marBottom w:val="0"/>
      <w:divBdr>
        <w:top w:val="none" w:sz="0" w:space="0" w:color="auto"/>
        <w:left w:val="none" w:sz="0" w:space="0" w:color="auto"/>
        <w:bottom w:val="none" w:sz="0" w:space="0" w:color="auto"/>
        <w:right w:val="none" w:sz="0" w:space="0" w:color="auto"/>
      </w:divBdr>
    </w:div>
    <w:div w:id="1146968747">
      <w:bodyDiv w:val="1"/>
      <w:marLeft w:val="0"/>
      <w:marRight w:val="0"/>
      <w:marTop w:val="0"/>
      <w:marBottom w:val="0"/>
      <w:divBdr>
        <w:top w:val="none" w:sz="0" w:space="0" w:color="auto"/>
        <w:left w:val="none" w:sz="0" w:space="0" w:color="auto"/>
        <w:bottom w:val="none" w:sz="0" w:space="0" w:color="auto"/>
        <w:right w:val="none" w:sz="0" w:space="0" w:color="auto"/>
      </w:divBdr>
      <w:divsChild>
        <w:div w:id="477115197">
          <w:marLeft w:val="2650"/>
          <w:marRight w:val="2240"/>
          <w:marTop w:val="0"/>
          <w:marBottom w:val="0"/>
          <w:divBdr>
            <w:top w:val="none" w:sz="0" w:space="0" w:color="auto"/>
            <w:left w:val="none" w:sz="0" w:space="0" w:color="auto"/>
            <w:bottom w:val="none" w:sz="0" w:space="0" w:color="auto"/>
            <w:right w:val="none" w:sz="0" w:space="0" w:color="auto"/>
          </w:divBdr>
        </w:div>
      </w:divsChild>
    </w:div>
    <w:div w:id="1269578421">
      <w:bodyDiv w:val="1"/>
      <w:marLeft w:val="0"/>
      <w:marRight w:val="0"/>
      <w:marTop w:val="0"/>
      <w:marBottom w:val="0"/>
      <w:divBdr>
        <w:top w:val="none" w:sz="0" w:space="0" w:color="auto"/>
        <w:left w:val="none" w:sz="0" w:space="0" w:color="auto"/>
        <w:bottom w:val="none" w:sz="0" w:space="0" w:color="auto"/>
        <w:right w:val="none" w:sz="0" w:space="0" w:color="auto"/>
      </w:divBdr>
    </w:div>
    <w:div w:id="1802572771">
      <w:bodyDiv w:val="1"/>
      <w:marLeft w:val="0"/>
      <w:marRight w:val="0"/>
      <w:marTop w:val="0"/>
      <w:marBottom w:val="0"/>
      <w:divBdr>
        <w:top w:val="none" w:sz="0" w:space="0" w:color="auto"/>
        <w:left w:val="none" w:sz="0" w:space="0" w:color="auto"/>
        <w:bottom w:val="none" w:sz="0" w:space="0" w:color="auto"/>
        <w:right w:val="none" w:sz="0" w:space="0" w:color="auto"/>
      </w:divBdr>
    </w:div>
    <w:div w:id="1917783340">
      <w:bodyDiv w:val="1"/>
      <w:marLeft w:val="0"/>
      <w:marRight w:val="0"/>
      <w:marTop w:val="0"/>
      <w:marBottom w:val="0"/>
      <w:divBdr>
        <w:top w:val="none" w:sz="0" w:space="0" w:color="auto"/>
        <w:left w:val="none" w:sz="0" w:space="0" w:color="auto"/>
        <w:bottom w:val="none" w:sz="0" w:space="0" w:color="auto"/>
        <w:right w:val="none" w:sz="0" w:space="0" w:color="auto"/>
      </w:divBdr>
    </w:div>
    <w:div w:id="1918858687">
      <w:bodyDiv w:val="1"/>
      <w:marLeft w:val="0"/>
      <w:marRight w:val="0"/>
      <w:marTop w:val="0"/>
      <w:marBottom w:val="0"/>
      <w:divBdr>
        <w:top w:val="none" w:sz="0" w:space="0" w:color="auto"/>
        <w:left w:val="none" w:sz="0" w:space="0" w:color="auto"/>
        <w:bottom w:val="none" w:sz="0" w:space="0" w:color="auto"/>
        <w:right w:val="none" w:sz="0" w:space="0" w:color="auto"/>
      </w:divBdr>
    </w:div>
    <w:div w:id="2017808572">
      <w:bodyDiv w:val="1"/>
      <w:marLeft w:val="0"/>
      <w:marRight w:val="0"/>
      <w:marTop w:val="0"/>
      <w:marBottom w:val="0"/>
      <w:divBdr>
        <w:top w:val="none" w:sz="0" w:space="0" w:color="auto"/>
        <w:left w:val="none" w:sz="0" w:space="0" w:color="auto"/>
        <w:bottom w:val="none" w:sz="0" w:space="0" w:color="auto"/>
        <w:right w:val="none" w:sz="0" w:space="0" w:color="auto"/>
      </w:divBdr>
    </w:div>
    <w:div w:id="2106681149">
      <w:bodyDiv w:val="1"/>
      <w:marLeft w:val="0"/>
      <w:marRight w:val="0"/>
      <w:marTop w:val="0"/>
      <w:marBottom w:val="0"/>
      <w:divBdr>
        <w:top w:val="none" w:sz="0" w:space="0" w:color="auto"/>
        <w:left w:val="none" w:sz="0" w:space="0" w:color="auto"/>
        <w:bottom w:val="none" w:sz="0" w:space="0" w:color="auto"/>
        <w:right w:val="none" w:sz="0" w:space="0" w:color="auto"/>
      </w:divBdr>
    </w:div>
    <w:div w:id="210927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s://rmsp.nalo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ShevchenkoIA@rossetimr.ru" TargetMode="External"/><Relationship Id="rId4" Type="http://schemas.openxmlformats.org/officeDocument/2006/relationships/settings" Target="settings.xml"/><Relationship Id="rId9" Type="http://schemas.openxmlformats.org/officeDocument/2006/relationships/hyperlink" Target="mailto:Nmos@rossetimr.ru"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UDIMO~1\LOCALS~1\Temp\AsudViewed\0900000383de0dfd\&#1055;&#1088;&#1080;&#1084;&#1077;&#1088;_&#1086;&#1092;&#1086;&#1088;&#1084;&#1083;&#1077;&#1085;&#1080;&#1103;_&#1082;&#1086;&#1083;&#1086;&#1085;&#1090;&#1080;&#1090;&#1091;&#1083;&#1086;&#1074;_&#1053;&#1052;&#104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s>
</file>

<file path=customXml/itemProps1.xml><?xml version="1.0" encoding="utf-8"?>
<ds:datastoreItem xmlns:ds="http://schemas.openxmlformats.org/officeDocument/2006/customXml" ds:itemID="{79D5CBED-F4D5-4E52-8040-D3B7E294B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Пример_оформления_колонтитулов_НМД</Template>
  <TotalTime>2</TotalTime>
  <Pages>20</Pages>
  <Words>6620</Words>
  <Characters>37735</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MOESK</Company>
  <LinksUpToDate>false</LinksUpToDate>
  <CharactersWithSpaces>44267</CharactersWithSpaces>
  <SharedDoc>false</SharedDoc>
  <HLinks>
    <vt:vector size="24" baseType="variant">
      <vt:variant>
        <vt:i4>3407930</vt:i4>
      </vt:variant>
      <vt:variant>
        <vt:i4>9</vt:i4>
      </vt:variant>
      <vt:variant>
        <vt:i4>0</vt:i4>
      </vt:variant>
      <vt:variant>
        <vt:i4>5</vt:i4>
      </vt:variant>
      <vt:variant>
        <vt:lpwstr>https://rmsp.nalog.ru/</vt:lpwstr>
      </vt:variant>
      <vt:variant>
        <vt:lpwstr/>
      </vt:variant>
      <vt:variant>
        <vt:i4>7209041</vt:i4>
      </vt:variant>
      <vt:variant>
        <vt:i4>6</vt:i4>
      </vt:variant>
      <vt:variant>
        <vt:i4>0</vt:i4>
      </vt:variant>
      <vt:variant>
        <vt:i4>5</vt:i4>
      </vt:variant>
      <vt:variant>
        <vt:lpwstr>mailto:ShevchenkoIA@rossetimr.ru</vt:lpwstr>
      </vt:variant>
      <vt:variant>
        <vt:lpwstr/>
      </vt:variant>
      <vt:variant>
        <vt:i4>8192089</vt:i4>
      </vt:variant>
      <vt:variant>
        <vt:i4>3</vt:i4>
      </vt:variant>
      <vt:variant>
        <vt:i4>0</vt:i4>
      </vt:variant>
      <vt:variant>
        <vt:i4>5</vt:i4>
      </vt:variant>
      <vt:variant>
        <vt:lpwstr>mailto:Nmos@rossetimr.ru</vt:lpwstr>
      </vt:variant>
      <vt:variant>
        <vt:lpwstr/>
      </vt:variant>
      <vt:variant>
        <vt:i4>2031703</vt:i4>
      </vt:variant>
      <vt:variant>
        <vt:i4>0</vt:i4>
      </vt:variant>
      <vt:variant>
        <vt:i4>0</vt:i4>
      </vt:variant>
      <vt:variant>
        <vt:i4>5</vt:i4>
      </vt:variant>
      <vt:variant>
        <vt:lpwstr>https://www.roseltorg.ru/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Kudimova</dc:creator>
  <cp:keywords/>
  <cp:lastModifiedBy>Безгина Елена Васильевна</cp:lastModifiedBy>
  <cp:revision>4</cp:revision>
  <cp:lastPrinted>2026-04-21T06:13:00Z</cp:lastPrinted>
  <dcterms:created xsi:type="dcterms:W3CDTF">2026-07-13T11:56:00Z</dcterms:created>
  <dcterms:modified xsi:type="dcterms:W3CDTF">2026-07-13T12:32:00Z</dcterms:modified>
</cp:coreProperties>
</file>